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BF" w:rsidRPr="00876357" w:rsidRDefault="005215BF" w:rsidP="00233497">
      <w:pPr>
        <w:ind w:left="6237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Додаток</w:t>
      </w:r>
    </w:p>
    <w:p w:rsidR="005215BF" w:rsidRPr="00876357" w:rsidRDefault="005215BF" w:rsidP="00233497">
      <w:pPr>
        <w:ind w:left="6237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до рішення міської ради</w:t>
      </w:r>
    </w:p>
    <w:p w:rsidR="005215BF" w:rsidRPr="00876357" w:rsidRDefault="005215BF" w:rsidP="00233497">
      <w:pPr>
        <w:ind w:left="6237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17 лютого 2021 №</w:t>
      </w:r>
      <w:r>
        <w:rPr>
          <w:sz w:val="28"/>
          <w:szCs w:val="28"/>
          <w:lang w:val="uk-UA"/>
        </w:rPr>
        <w:t xml:space="preserve"> 11/2</w:t>
      </w:r>
    </w:p>
    <w:p w:rsidR="005215BF" w:rsidRPr="00876357" w:rsidRDefault="005215BF" w:rsidP="001867A3">
      <w:pPr>
        <w:ind w:firstLine="709"/>
        <w:jc w:val="center"/>
        <w:rPr>
          <w:sz w:val="28"/>
          <w:szCs w:val="28"/>
          <w:lang w:val="uk-UA"/>
        </w:rPr>
      </w:pPr>
    </w:p>
    <w:p w:rsidR="005215BF" w:rsidRPr="00876357" w:rsidRDefault="005215BF" w:rsidP="00A7565A">
      <w:pPr>
        <w:ind w:right="-1"/>
        <w:jc w:val="center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ІНФОРМАЦІЯ</w:t>
      </w:r>
    </w:p>
    <w:p w:rsidR="005215BF" w:rsidRPr="00876357" w:rsidRDefault="005215BF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про хід виконання у 2021 році Програми економічного і соціального розвитку Нововолинської міської територіальної громади на 2020-2022 роки</w:t>
      </w:r>
    </w:p>
    <w:p w:rsidR="005215BF" w:rsidRPr="00876357" w:rsidRDefault="005215BF" w:rsidP="00233497">
      <w:pPr>
        <w:ind w:firstLine="709"/>
        <w:jc w:val="center"/>
        <w:rPr>
          <w:sz w:val="28"/>
          <w:szCs w:val="28"/>
          <w:lang w:val="uk-UA"/>
        </w:rPr>
      </w:pPr>
    </w:p>
    <w:p w:rsidR="005215BF" w:rsidRPr="00876357" w:rsidRDefault="005215BF" w:rsidP="00233497">
      <w:pPr>
        <w:ind w:firstLine="851"/>
        <w:jc w:val="both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Протягом 2021 року робота органів виконавчої влади та місцевого самоврядування міста була спрямована на виконання завдань Програми економічного і соціального розвитку громади на 2020-2022 роки.</w:t>
      </w:r>
    </w:p>
    <w:p w:rsidR="005215BF" w:rsidRPr="00C656F7" w:rsidRDefault="005215BF" w:rsidP="007E4094">
      <w:pPr>
        <w:ind w:firstLine="851"/>
        <w:jc w:val="both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 xml:space="preserve">Шахтами міста за 2021 року видобуто 14,4 тис.т вугілля, що на 19,7 тис.т менше в порівнянні з відповідним періодом минулого року. Планове завдання вугільні </w:t>
      </w:r>
      <w:r w:rsidRPr="00C656F7">
        <w:rPr>
          <w:sz w:val="28"/>
          <w:szCs w:val="28"/>
          <w:lang w:val="uk-UA"/>
        </w:rPr>
        <w:t>підприємства ДП «Волиньвугілля» виконали на 13,4 відсотка.</w:t>
      </w:r>
    </w:p>
    <w:p w:rsidR="005215BF" w:rsidRPr="005835BD" w:rsidRDefault="005215BF" w:rsidP="00932589">
      <w:pPr>
        <w:ind w:firstLine="851"/>
        <w:jc w:val="both"/>
        <w:rPr>
          <w:sz w:val="28"/>
          <w:szCs w:val="28"/>
          <w:lang w:val="uk-UA"/>
        </w:rPr>
      </w:pPr>
      <w:r w:rsidRPr="00C656F7">
        <w:rPr>
          <w:sz w:val="28"/>
          <w:szCs w:val="28"/>
          <w:lang w:val="uk-UA"/>
        </w:rPr>
        <w:t>Обсяг роздрібного товарообороту підприємств, основним видом економічної діяльності яких є роздрібна торгівля, у січні-вересні 2021 року становив 547,5 млн грн, в тому числі продовольчі товари – 224,7 млн грн, непро</w:t>
      </w:r>
      <w:r w:rsidRPr="005835BD">
        <w:rPr>
          <w:sz w:val="28"/>
          <w:szCs w:val="28"/>
          <w:lang w:val="uk-UA"/>
        </w:rPr>
        <w:t>довольчі товари – 322,7 млн грн.</w:t>
      </w:r>
    </w:p>
    <w:p w:rsidR="005215BF" w:rsidRPr="005835BD" w:rsidRDefault="005215BF" w:rsidP="007E4094">
      <w:pPr>
        <w:ind w:firstLine="851"/>
        <w:jc w:val="both"/>
        <w:rPr>
          <w:sz w:val="28"/>
          <w:szCs w:val="28"/>
          <w:lang w:val="uk-UA"/>
        </w:rPr>
      </w:pPr>
      <w:r w:rsidRPr="005835BD">
        <w:rPr>
          <w:sz w:val="28"/>
          <w:szCs w:val="28"/>
          <w:lang w:val="uk-UA"/>
        </w:rPr>
        <w:t>За січень-вересень 2021 року обсяги товарного експорту у порівнянні з відповідним періодом минулого року збільшились на 60,2 % і становлять 47930,2 тис. дол. США, імпорту збільшились на 13,1 % і становлять</w:t>
      </w:r>
      <w:r w:rsidRPr="00B54837">
        <w:rPr>
          <w:sz w:val="28"/>
          <w:szCs w:val="28"/>
        </w:rPr>
        <w:t xml:space="preserve"> </w:t>
      </w:r>
      <w:r w:rsidRPr="005835BD">
        <w:rPr>
          <w:sz w:val="28"/>
          <w:szCs w:val="28"/>
          <w:lang w:val="uk-UA"/>
        </w:rPr>
        <w:t>93007,3 тис. дол. США. Від’ємне сальдо зовнішньої торгівлі склало</w:t>
      </w:r>
      <w:r w:rsidRPr="00B54837">
        <w:rPr>
          <w:sz w:val="28"/>
          <w:szCs w:val="28"/>
        </w:rPr>
        <w:t xml:space="preserve"> </w:t>
      </w:r>
      <w:r w:rsidRPr="005835BD">
        <w:rPr>
          <w:sz w:val="28"/>
          <w:szCs w:val="28"/>
          <w:lang w:val="uk-UA"/>
        </w:rPr>
        <w:t>45077,1 тис. дол. США.</w:t>
      </w:r>
    </w:p>
    <w:p w:rsidR="005215BF" w:rsidRPr="005835BD" w:rsidRDefault="005215BF" w:rsidP="007E4094">
      <w:pPr>
        <w:ind w:firstLine="851"/>
        <w:jc w:val="both"/>
        <w:rPr>
          <w:sz w:val="28"/>
          <w:szCs w:val="28"/>
          <w:lang w:val="uk-UA"/>
        </w:rPr>
      </w:pPr>
      <w:r w:rsidRPr="005835BD">
        <w:rPr>
          <w:sz w:val="28"/>
          <w:szCs w:val="28"/>
          <w:lang w:val="uk-UA"/>
        </w:rPr>
        <w:t>Основу товарної структури експорту складали деревина і вироби з неї, електротехнічне обладнання, машини та механізми, вироби з чорних металів, меблі, текстильний одяг.</w:t>
      </w:r>
    </w:p>
    <w:p w:rsidR="005215BF" w:rsidRPr="00366291" w:rsidRDefault="005215BF" w:rsidP="007E4094">
      <w:pPr>
        <w:ind w:firstLine="851"/>
        <w:jc w:val="both"/>
        <w:rPr>
          <w:sz w:val="28"/>
          <w:szCs w:val="28"/>
          <w:lang w:val="uk-UA"/>
        </w:rPr>
      </w:pPr>
      <w:r w:rsidRPr="005835BD">
        <w:rPr>
          <w:sz w:val="28"/>
          <w:szCs w:val="28"/>
          <w:lang w:val="uk-UA"/>
        </w:rPr>
        <w:t xml:space="preserve">У загальному обсязі імпорту переважали вироби з деревини, пластмаси, полімерні матеріали, засоби наземного транспорту, крім залізничного, механічні пристрої </w:t>
      </w:r>
      <w:r w:rsidRPr="00366291">
        <w:rPr>
          <w:sz w:val="28"/>
          <w:szCs w:val="28"/>
          <w:lang w:val="uk-UA"/>
        </w:rPr>
        <w:t>та електричне устаткування, вироби з чорних металів.</w:t>
      </w:r>
    </w:p>
    <w:p w:rsidR="005215BF" w:rsidRPr="007C7BCE" w:rsidRDefault="005215BF" w:rsidP="00953F88">
      <w:pPr>
        <w:ind w:firstLine="851"/>
        <w:jc w:val="both"/>
        <w:rPr>
          <w:sz w:val="28"/>
          <w:szCs w:val="28"/>
          <w:lang w:val="uk-UA"/>
        </w:rPr>
      </w:pPr>
      <w:r w:rsidRPr="00366291">
        <w:rPr>
          <w:sz w:val="28"/>
          <w:szCs w:val="28"/>
          <w:lang w:val="uk-UA"/>
        </w:rPr>
        <w:t xml:space="preserve">Чисельність наявного населення м.Нововолинська та смт.Благодатного, станом на 1 грудня 2021 року </w:t>
      </w:r>
      <w:r w:rsidRPr="007C7BCE">
        <w:rPr>
          <w:sz w:val="28"/>
          <w:szCs w:val="28"/>
          <w:lang w:val="uk-UA"/>
        </w:rPr>
        <w:t xml:space="preserve">становила 54,4 тис. осіб. </w:t>
      </w:r>
    </w:p>
    <w:p w:rsidR="005215BF" w:rsidRPr="007C7BCE" w:rsidRDefault="005215BF" w:rsidP="00953F88">
      <w:pPr>
        <w:ind w:firstLine="851"/>
        <w:jc w:val="both"/>
        <w:rPr>
          <w:sz w:val="28"/>
          <w:szCs w:val="28"/>
          <w:lang w:val="uk-UA"/>
        </w:rPr>
      </w:pPr>
      <w:r w:rsidRPr="007C7BCE">
        <w:rPr>
          <w:sz w:val="28"/>
          <w:szCs w:val="28"/>
          <w:lang w:val="uk-UA"/>
        </w:rPr>
        <w:t>У січні–листопаді 2021 року народилося живими 271 дітей. Рівень народжуваності склав 5,9 живонароджених на 1000 наявного населення (в області – 9,7 ‰). За цей період зареєстровано смерть 736 осіб, рівень смертності склав 16,0 осіб на 1000 наявного населення (в області – 15,0 ‰).</w:t>
      </w:r>
    </w:p>
    <w:p w:rsidR="005215BF" w:rsidRPr="00876357" w:rsidRDefault="005215BF" w:rsidP="00853989">
      <w:pPr>
        <w:tabs>
          <w:tab w:val="left" w:pos="720"/>
          <w:tab w:val="left" w:pos="960"/>
        </w:tabs>
        <w:ind w:firstLine="851"/>
        <w:jc w:val="both"/>
        <w:rPr>
          <w:sz w:val="28"/>
          <w:szCs w:val="28"/>
          <w:lang w:val="uk-UA"/>
        </w:rPr>
      </w:pPr>
      <w:r w:rsidRPr="007C7BCE">
        <w:rPr>
          <w:sz w:val="28"/>
          <w:szCs w:val="28"/>
          <w:lang w:val="uk-UA"/>
        </w:rPr>
        <w:t xml:space="preserve">Розв’язання проблеми забезпечення своєчасної виплати  заробітної плати  та погашення заборгованості з неї перебуває на постійному контролі місцевих органів влади. Регулярно проводяться засідання міської комісії з питань забезпечення своєчасної виплати заробітної плати, пенсій, стипендій та інших соціальних виплат, на яких заслухано керівників </w:t>
      </w:r>
      <w:r w:rsidRPr="00876357">
        <w:rPr>
          <w:sz w:val="28"/>
          <w:szCs w:val="28"/>
          <w:lang w:val="uk-UA"/>
        </w:rPr>
        <w:t>відповідних служб, підприємств, установ і організацій, які не забезпечують своєчасну, у повному обсязі виплату заробітної плати працівникам.</w:t>
      </w:r>
    </w:p>
    <w:p w:rsidR="005215BF" w:rsidRPr="00876357" w:rsidRDefault="005215BF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 xml:space="preserve">Станом на 01.01.2022 заборгованість з виплати заробітної плати в економічно-активних підприємствах становила </w:t>
      </w:r>
      <w:r>
        <w:rPr>
          <w:sz w:val="28"/>
          <w:szCs w:val="28"/>
          <w:lang w:val="uk-UA"/>
        </w:rPr>
        <w:t>6515</w:t>
      </w:r>
      <w:r w:rsidRPr="0087635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</w:t>
      </w:r>
      <w:r w:rsidRPr="00876357">
        <w:rPr>
          <w:sz w:val="28"/>
          <w:szCs w:val="28"/>
          <w:lang w:val="uk-UA"/>
        </w:rPr>
        <w:t xml:space="preserve"> тис.грн.</w:t>
      </w:r>
    </w:p>
    <w:p w:rsidR="005215BF" w:rsidRPr="00876357" w:rsidRDefault="005215BF" w:rsidP="00233497">
      <w:pPr>
        <w:pStyle w:val="BodyTextIndent"/>
        <w:spacing w:after="0"/>
        <w:ind w:left="0" w:firstLine="851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5215BF" w:rsidRPr="00876357" w:rsidRDefault="005215BF" w:rsidP="00233497">
      <w:pPr>
        <w:pStyle w:val="BodyTextIndent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5215BF" w:rsidRPr="00876357" w:rsidRDefault="005215BF" w:rsidP="00876357">
      <w:pPr>
        <w:pStyle w:val="NoSpacing"/>
        <w:rPr>
          <w:rFonts w:ascii="Times New Roman" w:hAnsi="Times New Roman"/>
          <w:sz w:val="28"/>
          <w:szCs w:val="28"/>
        </w:rPr>
      </w:pPr>
      <w:r w:rsidRPr="00876357">
        <w:rPr>
          <w:rFonts w:ascii="Times New Roman" w:hAnsi="Times New Roman"/>
          <w:sz w:val="28"/>
          <w:szCs w:val="28"/>
        </w:rPr>
        <w:t xml:space="preserve">Начальник управління економічного розвитку, </w:t>
      </w:r>
    </w:p>
    <w:p w:rsidR="005215BF" w:rsidRPr="00876357" w:rsidRDefault="005215BF" w:rsidP="00876357">
      <w:pPr>
        <w:autoSpaceDE w:val="0"/>
        <w:autoSpaceDN w:val="0"/>
        <w:jc w:val="both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проектної діяльності та інвестицій                                          Тетяна КОРНІЙЧУК</w:t>
      </w:r>
    </w:p>
    <w:sectPr w:rsidR="005215BF" w:rsidRPr="00876357" w:rsidSect="00B54837">
      <w:pgSz w:w="11906" w:h="16838"/>
      <w:pgMar w:top="719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5BF" w:rsidRDefault="005215BF" w:rsidP="00AA5FD6">
      <w:r>
        <w:separator/>
      </w:r>
    </w:p>
  </w:endnote>
  <w:endnote w:type="continuationSeparator" w:id="0">
    <w:p w:rsidR="005215BF" w:rsidRDefault="005215BF" w:rsidP="00AA5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5BF" w:rsidRDefault="005215BF" w:rsidP="00AA5FD6">
      <w:r>
        <w:separator/>
      </w:r>
    </w:p>
  </w:footnote>
  <w:footnote w:type="continuationSeparator" w:id="0">
    <w:p w:rsidR="005215BF" w:rsidRDefault="005215BF" w:rsidP="00AA5F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A68"/>
    <w:rsid w:val="000006E5"/>
    <w:rsid w:val="000021FB"/>
    <w:rsid w:val="0000246E"/>
    <w:rsid w:val="00002B1E"/>
    <w:rsid w:val="00002C9C"/>
    <w:rsid w:val="0000369D"/>
    <w:rsid w:val="000040A8"/>
    <w:rsid w:val="00004447"/>
    <w:rsid w:val="00004626"/>
    <w:rsid w:val="000046EE"/>
    <w:rsid w:val="00004813"/>
    <w:rsid w:val="00004C90"/>
    <w:rsid w:val="00004CF0"/>
    <w:rsid w:val="0000572C"/>
    <w:rsid w:val="00006018"/>
    <w:rsid w:val="00006310"/>
    <w:rsid w:val="00007934"/>
    <w:rsid w:val="00007CCA"/>
    <w:rsid w:val="0001001A"/>
    <w:rsid w:val="000105EF"/>
    <w:rsid w:val="00010841"/>
    <w:rsid w:val="00010F0D"/>
    <w:rsid w:val="000114E3"/>
    <w:rsid w:val="0001157F"/>
    <w:rsid w:val="00011867"/>
    <w:rsid w:val="00011F57"/>
    <w:rsid w:val="000120D4"/>
    <w:rsid w:val="00012118"/>
    <w:rsid w:val="00013411"/>
    <w:rsid w:val="0001358C"/>
    <w:rsid w:val="00013BD5"/>
    <w:rsid w:val="00013E88"/>
    <w:rsid w:val="00014454"/>
    <w:rsid w:val="0001473C"/>
    <w:rsid w:val="00014D51"/>
    <w:rsid w:val="00014E5C"/>
    <w:rsid w:val="00015218"/>
    <w:rsid w:val="000154DA"/>
    <w:rsid w:val="000155C2"/>
    <w:rsid w:val="00015C0F"/>
    <w:rsid w:val="00016362"/>
    <w:rsid w:val="00016ED6"/>
    <w:rsid w:val="0001736D"/>
    <w:rsid w:val="00017601"/>
    <w:rsid w:val="00017ED4"/>
    <w:rsid w:val="00021696"/>
    <w:rsid w:val="000220F6"/>
    <w:rsid w:val="00022102"/>
    <w:rsid w:val="0002212C"/>
    <w:rsid w:val="00022614"/>
    <w:rsid w:val="00022716"/>
    <w:rsid w:val="00024090"/>
    <w:rsid w:val="000246D1"/>
    <w:rsid w:val="00024CC2"/>
    <w:rsid w:val="00024DA1"/>
    <w:rsid w:val="00024E6E"/>
    <w:rsid w:val="00025267"/>
    <w:rsid w:val="00025F92"/>
    <w:rsid w:val="000272EE"/>
    <w:rsid w:val="0002784E"/>
    <w:rsid w:val="00027B68"/>
    <w:rsid w:val="00030230"/>
    <w:rsid w:val="00030C59"/>
    <w:rsid w:val="00031086"/>
    <w:rsid w:val="000311B1"/>
    <w:rsid w:val="00034D37"/>
    <w:rsid w:val="00035551"/>
    <w:rsid w:val="000363DB"/>
    <w:rsid w:val="00036D32"/>
    <w:rsid w:val="00036FC5"/>
    <w:rsid w:val="00037E75"/>
    <w:rsid w:val="0004000A"/>
    <w:rsid w:val="0004023D"/>
    <w:rsid w:val="0004135B"/>
    <w:rsid w:val="00041635"/>
    <w:rsid w:val="00041C24"/>
    <w:rsid w:val="0004244B"/>
    <w:rsid w:val="00042928"/>
    <w:rsid w:val="0004397D"/>
    <w:rsid w:val="00044510"/>
    <w:rsid w:val="0004462B"/>
    <w:rsid w:val="00044686"/>
    <w:rsid w:val="0004582C"/>
    <w:rsid w:val="00045AF2"/>
    <w:rsid w:val="00045F2C"/>
    <w:rsid w:val="00045FA5"/>
    <w:rsid w:val="000461A0"/>
    <w:rsid w:val="000461A7"/>
    <w:rsid w:val="00047117"/>
    <w:rsid w:val="00050FEC"/>
    <w:rsid w:val="00051350"/>
    <w:rsid w:val="00051D81"/>
    <w:rsid w:val="00051F08"/>
    <w:rsid w:val="0005270F"/>
    <w:rsid w:val="00052767"/>
    <w:rsid w:val="0005277C"/>
    <w:rsid w:val="00053932"/>
    <w:rsid w:val="00053D15"/>
    <w:rsid w:val="00053FBC"/>
    <w:rsid w:val="000547CA"/>
    <w:rsid w:val="00054AE0"/>
    <w:rsid w:val="0005585B"/>
    <w:rsid w:val="00055D7D"/>
    <w:rsid w:val="000563E9"/>
    <w:rsid w:val="000568F9"/>
    <w:rsid w:val="00056D8F"/>
    <w:rsid w:val="000575E4"/>
    <w:rsid w:val="00057FB3"/>
    <w:rsid w:val="00060051"/>
    <w:rsid w:val="000604B7"/>
    <w:rsid w:val="00060508"/>
    <w:rsid w:val="00060D96"/>
    <w:rsid w:val="00061335"/>
    <w:rsid w:val="00061421"/>
    <w:rsid w:val="00061626"/>
    <w:rsid w:val="000618F6"/>
    <w:rsid w:val="00061BE0"/>
    <w:rsid w:val="00062127"/>
    <w:rsid w:val="0006223E"/>
    <w:rsid w:val="0006325D"/>
    <w:rsid w:val="00063EC3"/>
    <w:rsid w:val="00064248"/>
    <w:rsid w:val="00065369"/>
    <w:rsid w:val="000661C7"/>
    <w:rsid w:val="00066B15"/>
    <w:rsid w:val="00066D0A"/>
    <w:rsid w:val="00067D48"/>
    <w:rsid w:val="00067DB4"/>
    <w:rsid w:val="0007016B"/>
    <w:rsid w:val="00070B29"/>
    <w:rsid w:val="00071206"/>
    <w:rsid w:val="00071239"/>
    <w:rsid w:val="0007255C"/>
    <w:rsid w:val="00072A8C"/>
    <w:rsid w:val="00073A48"/>
    <w:rsid w:val="00074B82"/>
    <w:rsid w:val="000760E3"/>
    <w:rsid w:val="000766C9"/>
    <w:rsid w:val="000767A8"/>
    <w:rsid w:val="0007686D"/>
    <w:rsid w:val="000768A0"/>
    <w:rsid w:val="000769A7"/>
    <w:rsid w:val="00077884"/>
    <w:rsid w:val="00077BAA"/>
    <w:rsid w:val="00077F25"/>
    <w:rsid w:val="000805E3"/>
    <w:rsid w:val="00080CDC"/>
    <w:rsid w:val="00080F8E"/>
    <w:rsid w:val="00081544"/>
    <w:rsid w:val="00081683"/>
    <w:rsid w:val="00083318"/>
    <w:rsid w:val="000833DE"/>
    <w:rsid w:val="000838D2"/>
    <w:rsid w:val="00083C17"/>
    <w:rsid w:val="00083F51"/>
    <w:rsid w:val="0008446C"/>
    <w:rsid w:val="00084915"/>
    <w:rsid w:val="00084917"/>
    <w:rsid w:val="0008496A"/>
    <w:rsid w:val="00084D91"/>
    <w:rsid w:val="000854F7"/>
    <w:rsid w:val="00085BBB"/>
    <w:rsid w:val="00086391"/>
    <w:rsid w:val="00086B2E"/>
    <w:rsid w:val="00086D44"/>
    <w:rsid w:val="00086DC9"/>
    <w:rsid w:val="0008739B"/>
    <w:rsid w:val="000879FB"/>
    <w:rsid w:val="00087AE3"/>
    <w:rsid w:val="00090430"/>
    <w:rsid w:val="000905CA"/>
    <w:rsid w:val="000907D5"/>
    <w:rsid w:val="00091117"/>
    <w:rsid w:val="000912AF"/>
    <w:rsid w:val="0009224B"/>
    <w:rsid w:val="0009230E"/>
    <w:rsid w:val="0009268F"/>
    <w:rsid w:val="000940B2"/>
    <w:rsid w:val="00094607"/>
    <w:rsid w:val="00094DBD"/>
    <w:rsid w:val="00094E22"/>
    <w:rsid w:val="00094E80"/>
    <w:rsid w:val="00095197"/>
    <w:rsid w:val="0009538F"/>
    <w:rsid w:val="00096D96"/>
    <w:rsid w:val="00096E3A"/>
    <w:rsid w:val="0009700F"/>
    <w:rsid w:val="000A009B"/>
    <w:rsid w:val="000A0FFB"/>
    <w:rsid w:val="000A171F"/>
    <w:rsid w:val="000A1C0A"/>
    <w:rsid w:val="000A25AC"/>
    <w:rsid w:val="000A33A4"/>
    <w:rsid w:val="000A35A6"/>
    <w:rsid w:val="000A37DF"/>
    <w:rsid w:val="000A43F3"/>
    <w:rsid w:val="000A5102"/>
    <w:rsid w:val="000A642F"/>
    <w:rsid w:val="000A6DF1"/>
    <w:rsid w:val="000A782D"/>
    <w:rsid w:val="000B12C5"/>
    <w:rsid w:val="000B12E1"/>
    <w:rsid w:val="000B1B7A"/>
    <w:rsid w:val="000B1CA5"/>
    <w:rsid w:val="000B28B6"/>
    <w:rsid w:val="000B2C64"/>
    <w:rsid w:val="000B2F53"/>
    <w:rsid w:val="000B32B9"/>
    <w:rsid w:val="000B382E"/>
    <w:rsid w:val="000B48F4"/>
    <w:rsid w:val="000B4C7B"/>
    <w:rsid w:val="000B540E"/>
    <w:rsid w:val="000B6699"/>
    <w:rsid w:val="000B6CD4"/>
    <w:rsid w:val="000B714C"/>
    <w:rsid w:val="000C0FB1"/>
    <w:rsid w:val="000C1001"/>
    <w:rsid w:val="000C20BA"/>
    <w:rsid w:val="000C223D"/>
    <w:rsid w:val="000C259A"/>
    <w:rsid w:val="000C2F87"/>
    <w:rsid w:val="000C3204"/>
    <w:rsid w:val="000C3339"/>
    <w:rsid w:val="000C34AC"/>
    <w:rsid w:val="000C3E8B"/>
    <w:rsid w:val="000C41A8"/>
    <w:rsid w:val="000C41F5"/>
    <w:rsid w:val="000C4246"/>
    <w:rsid w:val="000C695B"/>
    <w:rsid w:val="000C6BA2"/>
    <w:rsid w:val="000C716D"/>
    <w:rsid w:val="000C7303"/>
    <w:rsid w:val="000C7DBF"/>
    <w:rsid w:val="000C7E7B"/>
    <w:rsid w:val="000D0743"/>
    <w:rsid w:val="000D0D03"/>
    <w:rsid w:val="000D15E4"/>
    <w:rsid w:val="000D16AA"/>
    <w:rsid w:val="000D1993"/>
    <w:rsid w:val="000D1BBF"/>
    <w:rsid w:val="000D1FEF"/>
    <w:rsid w:val="000D2819"/>
    <w:rsid w:val="000D2F98"/>
    <w:rsid w:val="000D3809"/>
    <w:rsid w:val="000D3E1E"/>
    <w:rsid w:val="000D3FA3"/>
    <w:rsid w:val="000D40A4"/>
    <w:rsid w:val="000D41CA"/>
    <w:rsid w:val="000D45F4"/>
    <w:rsid w:val="000D57DD"/>
    <w:rsid w:val="000D5EF3"/>
    <w:rsid w:val="000D6421"/>
    <w:rsid w:val="000D6ABE"/>
    <w:rsid w:val="000D703D"/>
    <w:rsid w:val="000D76A4"/>
    <w:rsid w:val="000E0985"/>
    <w:rsid w:val="000E12D1"/>
    <w:rsid w:val="000E157C"/>
    <w:rsid w:val="000E1BBD"/>
    <w:rsid w:val="000E3742"/>
    <w:rsid w:val="000E5C78"/>
    <w:rsid w:val="000E62B2"/>
    <w:rsid w:val="000E6A0A"/>
    <w:rsid w:val="000E6B73"/>
    <w:rsid w:val="000F0426"/>
    <w:rsid w:val="000F16D4"/>
    <w:rsid w:val="000F1932"/>
    <w:rsid w:val="000F20CE"/>
    <w:rsid w:val="000F22A1"/>
    <w:rsid w:val="000F32D0"/>
    <w:rsid w:val="000F3493"/>
    <w:rsid w:val="000F3A11"/>
    <w:rsid w:val="000F3AF8"/>
    <w:rsid w:val="000F4055"/>
    <w:rsid w:val="000F4C61"/>
    <w:rsid w:val="000F4D51"/>
    <w:rsid w:val="000F5168"/>
    <w:rsid w:val="000F5EAA"/>
    <w:rsid w:val="000F65E8"/>
    <w:rsid w:val="000F6C08"/>
    <w:rsid w:val="000F6DAE"/>
    <w:rsid w:val="000F73EE"/>
    <w:rsid w:val="000F7786"/>
    <w:rsid w:val="000F77AE"/>
    <w:rsid w:val="0010044E"/>
    <w:rsid w:val="00101392"/>
    <w:rsid w:val="00101B10"/>
    <w:rsid w:val="00103171"/>
    <w:rsid w:val="001039A1"/>
    <w:rsid w:val="00103F6A"/>
    <w:rsid w:val="0010415F"/>
    <w:rsid w:val="001041C6"/>
    <w:rsid w:val="00104A36"/>
    <w:rsid w:val="00105410"/>
    <w:rsid w:val="00105B38"/>
    <w:rsid w:val="00105E20"/>
    <w:rsid w:val="00106B47"/>
    <w:rsid w:val="001074F8"/>
    <w:rsid w:val="00107FB7"/>
    <w:rsid w:val="00110DF5"/>
    <w:rsid w:val="001115D8"/>
    <w:rsid w:val="00111779"/>
    <w:rsid w:val="00112BCA"/>
    <w:rsid w:val="00112F2A"/>
    <w:rsid w:val="001130EA"/>
    <w:rsid w:val="00113346"/>
    <w:rsid w:val="001137D7"/>
    <w:rsid w:val="0011392C"/>
    <w:rsid w:val="00113CAB"/>
    <w:rsid w:val="00113DB0"/>
    <w:rsid w:val="001143FC"/>
    <w:rsid w:val="0011535E"/>
    <w:rsid w:val="00115460"/>
    <w:rsid w:val="0011555A"/>
    <w:rsid w:val="001157FF"/>
    <w:rsid w:val="0011588A"/>
    <w:rsid w:val="00115E17"/>
    <w:rsid w:val="001160F3"/>
    <w:rsid w:val="00116A8D"/>
    <w:rsid w:val="00116D45"/>
    <w:rsid w:val="001172F6"/>
    <w:rsid w:val="00120061"/>
    <w:rsid w:val="001205A7"/>
    <w:rsid w:val="0012291E"/>
    <w:rsid w:val="00123055"/>
    <w:rsid w:val="00123572"/>
    <w:rsid w:val="00123CB1"/>
    <w:rsid w:val="0012508E"/>
    <w:rsid w:val="00125103"/>
    <w:rsid w:val="001260FF"/>
    <w:rsid w:val="0012650E"/>
    <w:rsid w:val="00126932"/>
    <w:rsid w:val="001300E3"/>
    <w:rsid w:val="001307DF"/>
    <w:rsid w:val="00131812"/>
    <w:rsid w:val="00131DBB"/>
    <w:rsid w:val="00132AA4"/>
    <w:rsid w:val="0013342E"/>
    <w:rsid w:val="00133630"/>
    <w:rsid w:val="00133B09"/>
    <w:rsid w:val="001341FC"/>
    <w:rsid w:val="00134406"/>
    <w:rsid w:val="001354A0"/>
    <w:rsid w:val="00135C32"/>
    <w:rsid w:val="00135C83"/>
    <w:rsid w:val="00135F42"/>
    <w:rsid w:val="00136214"/>
    <w:rsid w:val="001367BD"/>
    <w:rsid w:val="00137160"/>
    <w:rsid w:val="0014030B"/>
    <w:rsid w:val="0014033D"/>
    <w:rsid w:val="001414A8"/>
    <w:rsid w:val="001415B7"/>
    <w:rsid w:val="001416CD"/>
    <w:rsid w:val="0014208A"/>
    <w:rsid w:val="00142284"/>
    <w:rsid w:val="001425F8"/>
    <w:rsid w:val="001437B9"/>
    <w:rsid w:val="00143BFF"/>
    <w:rsid w:val="00143DBB"/>
    <w:rsid w:val="00144311"/>
    <w:rsid w:val="00144743"/>
    <w:rsid w:val="00144911"/>
    <w:rsid w:val="00145620"/>
    <w:rsid w:val="00145A60"/>
    <w:rsid w:val="00145E0D"/>
    <w:rsid w:val="0014624F"/>
    <w:rsid w:val="0014666A"/>
    <w:rsid w:val="001476DF"/>
    <w:rsid w:val="00147ADD"/>
    <w:rsid w:val="00151039"/>
    <w:rsid w:val="00151174"/>
    <w:rsid w:val="001515F6"/>
    <w:rsid w:val="0015172B"/>
    <w:rsid w:val="00152881"/>
    <w:rsid w:val="00152A37"/>
    <w:rsid w:val="00152EA4"/>
    <w:rsid w:val="00153653"/>
    <w:rsid w:val="00153DB4"/>
    <w:rsid w:val="00154D5F"/>
    <w:rsid w:val="001553CC"/>
    <w:rsid w:val="00155496"/>
    <w:rsid w:val="00155852"/>
    <w:rsid w:val="00155B4D"/>
    <w:rsid w:val="00156B96"/>
    <w:rsid w:val="00157065"/>
    <w:rsid w:val="0016108B"/>
    <w:rsid w:val="0016301D"/>
    <w:rsid w:val="00164115"/>
    <w:rsid w:val="001644DA"/>
    <w:rsid w:val="00164606"/>
    <w:rsid w:val="00165312"/>
    <w:rsid w:val="00165743"/>
    <w:rsid w:val="00165A70"/>
    <w:rsid w:val="00165BF8"/>
    <w:rsid w:val="00165D7B"/>
    <w:rsid w:val="00166665"/>
    <w:rsid w:val="0016671F"/>
    <w:rsid w:val="00166821"/>
    <w:rsid w:val="00167391"/>
    <w:rsid w:val="00167DA6"/>
    <w:rsid w:val="00167E1D"/>
    <w:rsid w:val="001707E2"/>
    <w:rsid w:val="00170851"/>
    <w:rsid w:val="00170966"/>
    <w:rsid w:val="00170AE2"/>
    <w:rsid w:val="0017122E"/>
    <w:rsid w:val="00171D1E"/>
    <w:rsid w:val="0017209F"/>
    <w:rsid w:val="00172589"/>
    <w:rsid w:val="0017285C"/>
    <w:rsid w:val="00172EB5"/>
    <w:rsid w:val="0017322A"/>
    <w:rsid w:val="00173254"/>
    <w:rsid w:val="001732EB"/>
    <w:rsid w:val="001736AF"/>
    <w:rsid w:val="0017383F"/>
    <w:rsid w:val="00174143"/>
    <w:rsid w:val="00174837"/>
    <w:rsid w:val="00175873"/>
    <w:rsid w:val="001759A6"/>
    <w:rsid w:val="001778E4"/>
    <w:rsid w:val="00177A4E"/>
    <w:rsid w:val="00177EEB"/>
    <w:rsid w:val="00177F6A"/>
    <w:rsid w:val="00177FCE"/>
    <w:rsid w:val="001800D7"/>
    <w:rsid w:val="00180D1D"/>
    <w:rsid w:val="001821E3"/>
    <w:rsid w:val="00182AD7"/>
    <w:rsid w:val="00182BC9"/>
    <w:rsid w:val="00182C97"/>
    <w:rsid w:val="00182F11"/>
    <w:rsid w:val="00184B04"/>
    <w:rsid w:val="00185218"/>
    <w:rsid w:val="0018529A"/>
    <w:rsid w:val="0018591B"/>
    <w:rsid w:val="001864B7"/>
    <w:rsid w:val="001867A3"/>
    <w:rsid w:val="00186838"/>
    <w:rsid w:val="0018688A"/>
    <w:rsid w:val="00186FD2"/>
    <w:rsid w:val="001871FD"/>
    <w:rsid w:val="00190300"/>
    <w:rsid w:val="00190A84"/>
    <w:rsid w:val="001915AF"/>
    <w:rsid w:val="00191822"/>
    <w:rsid w:val="00191B40"/>
    <w:rsid w:val="00191FDA"/>
    <w:rsid w:val="001927AD"/>
    <w:rsid w:val="00192B9F"/>
    <w:rsid w:val="00193446"/>
    <w:rsid w:val="00193789"/>
    <w:rsid w:val="001940A3"/>
    <w:rsid w:val="001942A5"/>
    <w:rsid w:val="0019440B"/>
    <w:rsid w:val="00194852"/>
    <w:rsid w:val="00195AA8"/>
    <w:rsid w:val="00196F0F"/>
    <w:rsid w:val="00197338"/>
    <w:rsid w:val="0019768B"/>
    <w:rsid w:val="00197F34"/>
    <w:rsid w:val="001A0009"/>
    <w:rsid w:val="001A074C"/>
    <w:rsid w:val="001A0C2A"/>
    <w:rsid w:val="001A1FEF"/>
    <w:rsid w:val="001A256B"/>
    <w:rsid w:val="001A32C2"/>
    <w:rsid w:val="001A38DB"/>
    <w:rsid w:val="001A3D22"/>
    <w:rsid w:val="001A45D9"/>
    <w:rsid w:val="001A4BCF"/>
    <w:rsid w:val="001A4E35"/>
    <w:rsid w:val="001A51BA"/>
    <w:rsid w:val="001A5411"/>
    <w:rsid w:val="001A5B1F"/>
    <w:rsid w:val="001A664E"/>
    <w:rsid w:val="001A6F57"/>
    <w:rsid w:val="001A717E"/>
    <w:rsid w:val="001A7319"/>
    <w:rsid w:val="001A7850"/>
    <w:rsid w:val="001A787E"/>
    <w:rsid w:val="001A7B4C"/>
    <w:rsid w:val="001A7E0B"/>
    <w:rsid w:val="001B057C"/>
    <w:rsid w:val="001B0D74"/>
    <w:rsid w:val="001B1253"/>
    <w:rsid w:val="001B17C3"/>
    <w:rsid w:val="001B1E43"/>
    <w:rsid w:val="001B1F8D"/>
    <w:rsid w:val="001B2179"/>
    <w:rsid w:val="001B2D2E"/>
    <w:rsid w:val="001B352A"/>
    <w:rsid w:val="001B381C"/>
    <w:rsid w:val="001B3A1A"/>
    <w:rsid w:val="001B4473"/>
    <w:rsid w:val="001B44ED"/>
    <w:rsid w:val="001B4551"/>
    <w:rsid w:val="001B48A7"/>
    <w:rsid w:val="001B5421"/>
    <w:rsid w:val="001B5CD3"/>
    <w:rsid w:val="001B6F0E"/>
    <w:rsid w:val="001B7518"/>
    <w:rsid w:val="001B769A"/>
    <w:rsid w:val="001C0154"/>
    <w:rsid w:val="001C02ED"/>
    <w:rsid w:val="001C14CA"/>
    <w:rsid w:val="001C1A37"/>
    <w:rsid w:val="001C1DEC"/>
    <w:rsid w:val="001C1EA7"/>
    <w:rsid w:val="001C2EDF"/>
    <w:rsid w:val="001C3160"/>
    <w:rsid w:val="001C374A"/>
    <w:rsid w:val="001C39D6"/>
    <w:rsid w:val="001C3B37"/>
    <w:rsid w:val="001C3E4A"/>
    <w:rsid w:val="001C4C06"/>
    <w:rsid w:val="001C4CC7"/>
    <w:rsid w:val="001C4DDD"/>
    <w:rsid w:val="001C5160"/>
    <w:rsid w:val="001C7017"/>
    <w:rsid w:val="001C745B"/>
    <w:rsid w:val="001C7668"/>
    <w:rsid w:val="001C771A"/>
    <w:rsid w:val="001C7C09"/>
    <w:rsid w:val="001C7C38"/>
    <w:rsid w:val="001D043E"/>
    <w:rsid w:val="001D087F"/>
    <w:rsid w:val="001D0EC8"/>
    <w:rsid w:val="001D1AFB"/>
    <w:rsid w:val="001D1FFC"/>
    <w:rsid w:val="001D25D5"/>
    <w:rsid w:val="001D2A04"/>
    <w:rsid w:val="001D2F5D"/>
    <w:rsid w:val="001D3243"/>
    <w:rsid w:val="001D32EA"/>
    <w:rsid w:val="001D3504"/>
    <w:rsid w:val="001D36B4"/>
    <w:rsid w:val="001D40C1"/>
    <w:rsid w:val="001D49C2"/>
    <w:rsid w:val="001D585A"/>
    <w:rsid w:val="001D5CD5"/>
    <w:rsid w:val="001D5ED9"/>
    <w:rsid w:val="001D664C"/>
    <w:rsid w:val="001D705F"/>
    <w:rsid w:val="001D7602"/>
    <w:rsid w:val="001D77D4"/>
    <w:rsid w:val="001E0847"/>
    <w:rsid w:val="001E08DF"/>
    <w:rsid w:val="001E1A04"/>
    <w:rsid w:val="001E1E5D"/>
    <w:rsid w:val="001E1EB1"/>
    <w:rsid w:val="001E2602"/>
    <w:rsid w:val="001E3220"/>
    <w:rsid w:val="001E3490"/>
    <w:rsid w:val="001E3D2E"/>
    <w:rsid w:val="001E4A21"/>
    <w:rsid w:val="001E54EB"/>
    <w:rsid w:val="001E58EB"/>
    <w:rsid w:val="001E5B3A"/>
    <w:rsid w:val="001E65AF"/>
    <w:rsid w:val="001E6AA5"/>
    <w:rsid w:val="001E6DD9"/>
    <w:rsid w:val="001E74B4"/>
    <w:rsid w:val="001E74E3"/>
    <w:rsid w:val="001E753B"/>
    <w:rsid w:val="001E7820"/>
    <w:rsid w:val="001F0302"/>
    <w:rsid w:val="001F12B0"/>
    <w:rsid w:val="001F16B3"/>
    <w:rsid w:val="001F1739"/>
    <w:rsid w:val="001F3B31"/>
    <w:rsid w:val="001F3BFD"/>
    <w:rsid w:val="001F5979"/>
    <w:rsid w:val="001F6377"/>
    <w:rsid w:val="001F6973"/>
    <w:rsid w:val="001F6A1C"/>
    <w:rsid w:val="001F6EC7"/>
    <w:rsid w:val="00200291"/>
    <w:rsid w:val="00200602"/>
    <w:rsid w:val="00200A9D"/>
    <w:rsid w:val="0020143D"/>
    <w:rsid w:val="00201E11"/>
    <w:rsid w:val="002027E2"/>
    <w:rsid w:val="002034EA"/>
    <w:rsid w:val="0020368E"/>
    <w:rsid w:val="0020403B"/>
    <w:rsid w:val="0020473C"/>
    <w:rsid w:val="00204D2D"/>
    <w:rsid w:val="00204DB2"/>
    <w:rsid w:val="00204F4C"/>
    <w:rsid w:val="002053D2"/>
    <w:rsid w:val="0020543E"/>
    <w:rsid w:val="00205E3F"/>
    <w:rsid w:val="002065F4"/>
    <w:rsid w:val="00206B6A"/>
    <w:rsid w:val="00206C1F"/>
    <w:rsid w:val="00207536"/>
    <w:rsid w:val="0021113D"/>
    <w:rsid w:val="00211FCB"/>
    <w:rsid w:val="0021200E"/>
    <w:rsid w:val="00212732"/>
    <w:rsid w:val="0021285B"/>
    <w:rsid w:val="0021294A"/>
    <w:rsid w:val="0021456B"/>
    <w:rsid w:val="00214D36"/>
    <w:rsid w:val="002151DF"/>
    <w:rsid w:val="00215285"/>
    <w:rsid w:val="0021599A"/>
    <w:rsid w:val="00215A79"/>
    <w:rsid w:val="00215FFF"/>
    <w:rsid w:val="00216155"/>
    <w:rsid w:val="002171C5"/>
    <w:rsid w:val="0021789A"/>
    <w:rsid w:val="00217AC1"/>
    <w:rsid w:val="00220131"/>
    <w:rsid w:val="00220465"/>
    <w:rsid w:val="00220997"/>
    <w:rsid w:val="00220F87"/>
    <w:rsid w:val="00221586"/>
    <w:rsid w:val="002216D8"/>
    <w:rsid w:val="002216E1"/>
    <w:rsid w:val="00221E67"/>
    <w:rsid w:val="00221E8D"/>
    <w:rsid w:val="002220E6"/>
    <w:rsid w:val="00222DA0"/>
    <w:rsid w:val="002235DC"/>
    <w:rsid w:val="0022397F"/>
    <w:rsid w:val="002239CC"/>
    <w:rsid w:val="00223F67"/>
    <w:rsid w:val="0022469B"/>
    <w:rsid w:val="0022508E"/>
    <w:rsid w:val="002251FF"/>
    <w:rsid w:val="00225FBB"/>
    <w:rsid w:val="00226479"/>
    <w:rsid w:val="002266E0"/>
    <w:rsid w:val="00226C54"/>
    <w:rsid w:val="00226C84"/>
    <w:rsid w:val="00227087"/>
    <w:rsid w:val="002274C3"/>
    <w:rsid w:val="00227F09"/>
    <w:rsid w:val="002308D4"/>
    <w:rsid w:val="00230D1D"/>
    <w:rsid w:val="00231B82"/>
    <w:rsid w:val="00231F04"/>
    <w:rsid w:val="00231FC3"/>
    <w:rsid w:val="0023228B"/>
    <w:rsid w:val="002323F1"/>
    <w:rsid w:val="00232903"/>
    <w:rsid w:val="002329EA"/>
    <w:rsid w:val="00232D21"/>
    <w:rsid w:val="002331A5"/>
    <w:rsid w:val="0023321A"/>
    <w:rsid w:val="00233352"/>
    <w:rsid w:val="00233445"/>
    <w:rsid w:val="00233497"/>
    <w:rsid w:val="00233AE2"/>
    <w:rsid w:val="00233B2C"/>
    <w:rsid w:val="00234193"/>
    <w:rsid w:val="00234527"/>
    <w:rsid w:val="002348FB"/>
    <w:rsid w:val="00234ACB"/>
    <w:rsid w:val="00234BE4"/>
    <w:rsid w:val="0023532E"/>
    <w:rsid w:val="0023557E"/>
    <w:rsid w:val="00235D3E"/>
    <w:rsid w:val="002363FF"/>
    <w:rsid w:val="002367C4"/>
    <w:rsid w:val="0023694A"/>
    <w:rsid w:val="00237E11"/>
    <w:rsid w:val="00240C19"/>
    <w:rsid w:val="0024138E"/>
    <w:rsid w:val="002417C9"/>
    <w:rsid w:val="0024229D"/>
    <w:rsid w:val="00242538"/>
    <w:rsid w:val="00243115"/>
    <w:rsid w:val="002433A2"/>
    <w:rsid w:val="00244012"/>
    <w:rsid w:val="00244089"/>
    <w:rsid w:val="00245871"/>
    <w:rsid w:val="002460AF"/>
    <w:rsid w:val="0024623D"/>
    <w:rsid w:val="002469CA"/>
    <w:rsid w:val="00246F17"/>
    <w:rsid w:val="00247947"/>
    <w:rsid w:val="00247B83"/>
    <w:rsid w:val="0025051A"/>
    <w:rsid w:val="00250F07"/>
    <w:rsid w:val="002511C0"/>
    <w:rsid w:val="002522FA"/>
    <w:rsid w:val="002523E8"/>
    <w:rsid w:val="00253077"/>
    <w:rsid w:val="002534D2"/>
    <w:rsid w:val="002536F1"/>
    <w:rsid w:val="0025380B"/>
    <w:rsid w:val="00254A64"/>
    <w:rsid w:val="00254C12"/>
    <w:rsid w:val="00254DB2"/>
    <w:rsid w:val="0025502B"/>
    <w:rsid w:val="00255A85"/>
    <w:rsid w:val="002566B3"/>
    <w:rsid w:val="00256ACD"/>
    <w:rsid w:val="00257643"/>
    <w:rsid w:val="0026009E"/>
    <w:rsid w:val="0026082B"/>
    <w:rsid w:val="00260934"/>
    <w:rsid w:val="00260D68"/>
    <w:rsid w:val="002614F3"/>
    <w:rsid w:val="00262724"/>
    <w:rsid w:val="00263043"/>
    <w:rsid w:val="00263182"/>
    <w:rsid w:val="0026389F"/>
    <w:rsid w:val="00263A03"/>
    <w:rsid w:val="0026411A"/>
    <w:rsid w:val="00264502"/>
    <w:rsid w:val="00264936"/>
    <w:rsid w:val="00264CA3"/>
    <w:rsid w:val="00265039"/>
    <w:rsid w:val="00265556"/>
    <w:rsid w:val="00266086"/>
    <w:rsid w:val="0026624B"/>
    <w:rsid w:val="00266442"/>
    <w:rsid w:val="00266B14"/>
    <w:rsid w:val="00266C38"/>
    <w:rsid w:val="00267FBC"/>
    <w:rsid w:val="00270E0E"/>
    <w:rsid w:val="00270FCD"/>
    <w:rsid w:val="002716AA"/>
    <w:rsid w:val="00271D5D"/>
    <w:rsid w:val="00272810"/>
    <w:rsid w:val="00272CB9"/>
    <w:rsid w:val="0027316F"/>
    <w:rsid w:val="0027317B"/>
    <w:rsid w:val="00273D2C"/>
    <w:rsid w:val="0027487F"/>
    <w:rsid w:val="00274BC7"/>
    <w:rsid w:val="00274BC8"/>
    <w:rsid w:val="002750E9"/>
    <w:rsid w:val="0027603B"/>
    <w:rsid w:val="00277610"/>
    <w:rsid w:val="00277ADD"/>
    <w:rsid w:val="002807C6"/>
    <w:rsid w:val="00280921"/>
    <w:rsid w:val="002813FB"/>
    <w:rsid w:val="0028157D"/>
    <w:rsid w:val="00282118"/>
    <w:rsid w:val="00282693"/>
    <w:rsid w:val="00282828"/>
    <w:rsid w:val="00283096"/>
    <w:rsid w:val="002832D3"/>
    <w:rsid w:val="002833AB"/>
    <w:rsid w:val="00283A66"/>
    <w:rsid w:val="0028442F"/>
    <w:rsid w:val="0028444D"/>
    <w:rsid w:val="00284892"/>
    <w:rsid w:val="0028519A"/>
    <w:rsid w:val="00285475"/>
    <w:rsid w:val="00286AD5"/>
    <w:rsid w:val="00286DE1"/>
    <w:rsid w:val="00286E86"/>
    <w:rsid w:val="002870DC"/>
    <w:rsid w:val="00287AD0"/>
    <w:rsid w:val="00287F5C"/>
    <w:rsid w:val="00290013"/>
    <w:rsid w:val="002905A8"/>
    <w:rsid w:val="00290D67"/>
    <w:rsid w:val="00290E4E"/>
    <w:rsid w:val="002923ED"/>
    <w:rsid w:val="00292A40"/>
    <w:rsid w:val="00292B30"/>
    <w:rsid w:val="0029388C"/>
    <w:rsid w:val="00293F3E"/>
    <w:rsid w:val="0029440C"/>
    <w:rsid w:val="002944A1"/>
    <w:rsid w:val="00294919"/>
    <w:rsid w:val="002951ED"/>
    <w:rsid w:val="00295384"/>
    <w:rsid w:val="002954FB"/>
    <w:rsid w:val="00295FA5"/>
    <w:rsid w:val="00296C07"/>
    <w:rsid w:val="00296CB0"/>
    <w:rsid w:val="00296ECB"/>
    <w:rsid w:val="002970E9"/>
    <w:rsid w:val="00297860"/>
    <w:rsid w:val="002978C0"/>
    <w:rsid w:val="00297C3A"/>
    <w:rsid w:val="002A02B3"/>
    <w:rsid w:val="002A1037"/>
    <w:rsid w:val="002A2ECC"/>
    <w:rsid w:val="002A3C04"/>
    <w:rsid w:val="002A3CC5"/>
    <w:rsid w:val="002A3F52"/>
    <w:rsid w:val="002A42A9"/>
    <w:rsid w:val="002A43A0"/>
    <w:rsid w:val="002A4446"/>
    <w:rsid w:val="002A46FB"/>
    <w:rsid w:val="002A541D"/>
    <w:rsid w:val="002A557F"/>
    <w:rsid w:val="002A64F9"/>
    <w:rsid w:val="002A6AF8"/>
    <w:rsid w:val="002A6E83"/>
    <w:rsid w:val="002A6FBC"/>
    <w:rsid w:val="002A77AE"/>
    <w:rsid w:val="002B07F8"/>
    <w:rsid w:val="002B0904"/>
    <w:rsid w:val="002B0AFF"/>
    <w:rsid w:val="002B1874"/>
    <w:rsid w:val="002B1BCB"/>
    <w:rsid w:val="002B279C"/>
    <w:rsid w:val="002B29BD"/>
    <w:rsid w:val="002B3280"/>
    <w:rsid w:val="002B378C"/>
    <w:rsid w:val="002B38F9"/>
    <w:rsid w:val="002B3C6B"/>
    <w:rsid w:val="002B3D1E"/>
    <w:rsid w:val="002B455C"/>
    <w:rsid w:val="002B7437"/>
    <w:rsid w:val="002C01BA"/>
    <w:rsid w:val="002C05D0"/>
    <w:rsid w:val="002C13A0"/>
    <w:rsid w:val="002C1E9D"/>
    <w:rsid w:val="002C20CF"/>
    <w:rsid w:val="002C21E2"/>
    <w:rsid w:val="002C22E4"/>
    <w:rsid w:val="002C2809"/>
    <w:rsid w:val="002C2D0F"/>
    <w:rsid w:val="002C5009"/>
    <w:rsid w:val="002C55C7"/>
    <w:rsid w:val="002C5816"/>
    <w:rsid w:val="002C7057"/>
    <w:rsid w:val="002C71B4"/>
    <w:rsid w:val="002C745E"/>
    <w:rsid w:val="002C7540"/>
    <w:rsid w:val="002C7925"/>
    <w:rsid w:val="002D04C2"/>
    <w:rsid w:val="002D2629"/>
    <w:rsid w:val="002D2A76"/>
    <w:rsid w:val="002D2BF6"/>
    <w:rsid w:val="002D2E82"/>
    <w:rsid w:val="002D3EAA"/>
    <w:rsid w:val="002D44BA"/>
    <w:rsid w:val="002D44D4"/>
    <w:rsid w:val="002D51C4"/>
    <w:rsid w:val="002D534A"/>
    <w:rsid w:val="002D53DB"/>
    <w:rsid w:val="002D5420"/>
    <w:rsid w:val="002D5C59"/>
    <w:rsid w:val="002D68D5"/>
    <w:rsid w:val="002D6BA3"/>
    <w:rsid w:val="002D6C56"/>
    <w:rsid w:val="002D7A5A"/>
    <w:rsid w:val="002E0071"/>
    <w:rsid w:val="002E0167"/>
    <w:rsid w:val="002E0BA3"/>
    <w:rsid w:val="002E112F"/>
    <w:rsid w:val="002E1485"/>
    <w:rsid w:val="002E1597"/>
    <w:rsid w:val="002E1FDC"/>
    <w:rsid w:val="002E26B9"/>
    <w:rsid w:val="002E2B37"/>
    <w:rsid w:val="002E2E96"/>
    <w:rsid w:val="002E3152"/>
    <w:rsid w:val="002E3422"/>
    <w:rsid w:val="002E3A54"/>
    <w:rsid w:val="002E3C78"/>
    <w:rsid w:val="002E3FF4"/>
    <w:rsid w:val="002E46DA"/>
    <w:rsid w:val="002E4DB6"/>
    <w:rsid w:val="002E4E4B"/>
    <w:rsid w:val="002E4E92"/>
    <w:rsid w:val="002E4F4C"/>
    <w:rsid w:val="002E6004"/>
    <w:rsid w:val="002E603F"/>
    <w:rsid w:val="002E628B"/>
    <w:rsid w:val="002E62D4"/>
    <w:rsid w:val="002F08A9"/>
    <w:rsid w:val="002F08B5"/>
    <w:rsid w:val="002F0B3B"/>
    <w:rsid w:val="002F0E67"/>
    <w:rsid w:val="002F282D"/>
    <w:rsid w:val="002F2D8A"/>
    <w:rsid w:val="002F3238"/>
    <w:rsid w:val="002F3341"/>
    <w:rsid w:val="002F3B31"/>
    <w:rsid w:val="002F3E3B"/>
    <w:rsid w:val="002F419A"/>
    <w:rsid w:val="002F460B"/>
    <w:rsid w:val="002F50B5"/>
    <w:rsid w:val="002F5812"/>
    <w:rsid w:val="002F59CE"/>
    <w:rsid w:val="002F5A7D"/>
    <w:rsid w:val="002F6F14"/>
    <w:rsid w:val="002F769C"/>
    <w:rsid w:val="002F777E"/>
    <w:rsid w:val="003006AB"/>
    <w:rsid w:val="00300789"/>
    <w:rsid w:val="0030084C"/>
    <w:rsid w:val="00300B97"/>
    <w:rsid w:val="00300BCB"/>
    <w:rsid w:val="00300BE9"/>
    <w:rsid w:val="00300E84"/>
    <w:rsid w:val="003018B5"/>
    <w:rsid w:val="00302880"/>
    <w:rsid w:val="003028DB"/>
    <w:rsid w:val="00302AEE"/>
    <w:rsid w:val="00302CA7"/>
    <w:rsid w:val="00302CE4"/>
    <w:rsid w:val="00303535"/>
    <w:rsid w:val="00303A73"/>
    <w:rsid w:val="003048BE"/>
    <w:rsid w:val="00304CE3"/>
    <w:rsid w:val="0030536D"/>
    <w:rsid w:val="003057B7"/>
    <w:rsid w:val="00305B5F"/>
    <w:rsid w:val="00305E23"/>
    <w:rsid w:val="003067CE"/>
    <w:rsid w:val="00306D59"/>
    <w:rsid w:val="00306D83"/>
    <w:rsid w:val="00306DE3"/>
    <w:rsid w:val="00307961"/>
    <w:rsid w:val="003079A4"/>
    <w:rsid w:val="00307D95"/>
    <w:rsid w:val="00307E76"/>
    <w:rsid w:val="0031046F"/>
    <w:rsid w:val="003109C6"/>
    <w:rsid w:val="00310D54"/>
    <w:rsid w:val="00311091"/>
    <w:rsid w:val="003113D9"/>
    <w:rsid w:val="00311C11"/>
    <w:rsid w:val="00312670"/>
    <w:rsid w:val="0031313E"/>
    <w:rsid w:val="00313A63"/>
    <w:rsid w:val="00314B7D"/>
    <w:rsid w:val="0031567C"/>
    <w:rsid w:val="00315C7B"/>
    <w:rsid w:val="00316130"/>
    <w:rsid w:val="003162D9"/>
    <w:rsid w:val="003163C9"/>
    <w:rsid w:val="00316CC3"/>
    <w:rsid w:val="00316D0E"/>
    <w:rsid w:val="003171D6"/>
    <w:rsid w:val="00320120"/>
    <w:rsid w:val="0032036E"/>
    <w:rsid w:val="00320805"/>
    <w:rsid w:val="00320FE4"/>
    <w:rsid w:val="0032190D"/>
    <w:rsid w:val="0032196D"/>
    <w:rsid w:val="00322140"/>
    <w:rsid w:val="00322A34"/>
    <w:rsid w:val="00322C56"/>
    <w:rsid w:val="00323081"/>
    <w:rsid w:val="003234FA"/>
    <w:rsid w:val="0032361B"/>
    <w:rsid w:val="00323629"/>
    <w:rsid w:val="00324471"/>
    <w:rsid w:val="00324485"/>
    <w:rsid w:val="00325190"/>
    <w:rsid w:val="00325C58"/>
    <w:rsid w:val="0032665D"/>
    <w:rsid w:val="003268E4"/>
    <w:rsid w:val="00326945"/>
    <w:rsid w:val="003272FC"/>
    <w:rsid w:val="00327C3D"/>
    <w:rsid w:val="00330C89"/>
    <w:rsid w:val="00331438"/>
    <w:rsid w:val="00331B5C"/>
    <w:rsid w:val="00331C40"/>
    <w:rsid w:val="00332AA1"/>
    <w:rsid w:val="00332AE8"/>
    <w:rsid w:val="00332E27"/>
    <w:rsid w:val="0033382C"/>
    <w:rsid w:val="00333F2E"/>
    <w:rsid w:val="00334CB1"/>
    <w:rsid w:val="003350FA"/>
    <w:rsid w:val="003351C5"/>
    <w:rsid w:val="003353D2"/>
    <w:rsid w:val="00336718"/>
    <w:rsid w:val="00336C9D"/>
    <w:rsid w:val="003404CA"/>
    <w:rsid w:val="00340585"/>
    <w:rsid w:val="00342951"/>
    <w:rsid w:val="00342F2A"/>
    <w:rsid w:val="00343053"/>
    <w:rsid w:val="00343109"/>
    <w:rsid w:val="00343987"/>
    <w:rsid w:val="0034452C"/>
    <w:rsid w:val="00344A69"/>
    <w:rsid w:val="003454F7"/>
    <w:rsid w:val="00345888"/>
    <w:rsid w:val="0034592B"/>
    <w:rsid w:val="00345955"/>
    <w:rsid w:val="00346127"/>
    <w:rsid w:val="00346D70"/>
    <w:rsid w:val="0034748B"/>
    <w:rsid w:val="003475A2"/>
    <w:rsid w:val="00350435"/>
    <w:rsid w:val="00350C83"/>
    <w:rsid w:val="00351356"/>
    <w:rsid w:val="003521F5"/>
    <w:rsid w:val="0035304F"/>
    <w:rsid w:val="003531EF"/>
    <w:rsid w:val="0035367B"/>
    <w:rsid w:val="00353795"/>
    <w:rsid w:val="00355557"/>
    <w:rsid w:val="00355E42"/>
    <w:rsid w:val="003570AF"/>
    <w:rsid w:val="003570B3"/>
    <w:rsid w:val="003570F4"/>
    <w:rsid w:val="00357A99"/>
    <w:rsid w:val="00357EAD"/>
    <w:rsid w:val="00360258"/>
    <w:rsid w:val="003605C4"/>
    <w:rsid w:val="00360CFA"/>
    <w:rsid w:val="00361185"/>
    <w:rsid w:val="003612A5"/>
    <w:rsid w:val="00362F2D"/>
    <w:rsid w:val="0036301C"/>
    <w:rsid w:val="0036318D"/>
    <w:rsid w:val="00363631"/>
    <w:rsid w:val="003643B6"/>
    <w:rsid w:val="0036568B"/>
    <w:rsid w:val="00365D26"/>
    <w:rsid w:val="00366291"/>
    <w:rsid w:val="003662C3"/>
    <w:rsid w:val="003668C6"/>
    <w:rsid w:val="00366A03"/>
    <w:rsid w:val="00367BDA"/>
    <w:rsid w:val="00367C56"/>
    <w:rsid w:val="003709C0"/>
    <w:rsid w:val="0037113E"/>
    <w:rsid w:val="0037184E"/>
    <w:rsid w:val="0037192F"/>
    <w:rsid w:val="00371E0E"/>
    <w:rsid w:val="00371FB7"/>
    <w:rsid w:val="00372232"/>
    <w:rsid w:val="00372DBD"/>
    <w:rsid w:val="003733F1"/>
    <w:rsid w:val="00373597"/>
    <w:rsid w:val="0037372A"/>
    <w:rsid w:val="00373785"/>
    <w:rsid w:val="00373CE5"/>
    <w:rsid w:val="003744AD"/>
    <w:rsid w:val="00374934"/>
    <w:rsid w:val="003749A9"/>
    <w:rsid w:val="003752B1"/>
    <w:rsid w:val="00375AD0"/>
    <w:rsid w:val="00375C6C"/>
    <w:rsid w:val="00375DA7"/>
    <w:rsid w:val="00375DFC"/>
    <w:rsid w:val="00375FDB"/>
    <w:rsid w:val="00376453"/>
    <w:rsid w:val="0037745F"/>
    <w:rsid w:val="00377701"/>
    <w:rsid w:val="00377F53"/>
    <w:rsid w:val="0038074F"/>
    <w:rsid w:val="003809FF"/>
    <w:rsid w:val="00380A8A"/>
    <w:rsid w:val="00380C0F"/>
    <w:rsid w:val="00381273"/>
    <w:rsid w:val="00381678"/>
    <w:rsid w:val="00381A6E"/>
    <w:rsid w:val="00381E1F"/>
    <w:rsid w:val="003832AF"/>
    <w:rsid w:val="003846D8"/>
    <w:rsid w:val="00385A9F"/>
    <w:rsid w:val="00385C73"/>
    <w:rsid w:val="00385CE7"/>
    <w:rsid w:val="00386D4D"/>
    <w:rsid w:val="00387D32"/>
    <w:rsid w:val="003900E7"/>
    <w:rsid w:val="00390FB5"/>
    <w:rsid w:val="00391199"/>
    <w:rsid w:val="00391C80"/>
    <w:rsid w:val="00391FAF"/>
    <w:rsid w:val="003920F1"/>
    <w:rsid w:val="00392191"/>
    <w:rsid w:val="00392A16"/>
    <w:rsid w:val="00393854"/>
    <w:rsid w:val="003938E1"/>
    <w:rsid w:val="003948F2"/>
    <w:rsid w:val="0039515D"/>
    <w:rsid w:val="0039590B"/>
    <w:rsid w:val="0039701C"/>
    <w:rsid w:val="003972F6"/>
    <w:rsid w:val="00397AC9"/>
    <w:rsid w:val="00397F54"/>
    <w:rsid w:val="003A00DA"/>
    <w:rsid w:val="003A0309"/>
    <w:rsid w:val="003A03F6"/>
    <w:rsid w:val="003A0473"/>
    <w:rsid w:val="003A0C41"/>
    <w:rsid w:val="003A0D83"/>
    <w:rsid w:val="003A0F1B"/>
    <w:rsid w:val="003A27D8"/>
    <w:rsid w:val="003A3773"/>
    <w:rsid w:val="003A4FE1"/>
    <w:rsid w:val="003A518D"/>
    <w:rsid w:val="003A52AF"/>
    <w:rsid w:val="003A5426"/>
    <w:rsid w:val="003A59E6"/>
    <w:rsid w:val="003A5E1D"/>
    <w:rsid w:val="003A6C5B"/>
    <w:rsid w:val="003A6E19"/>
    <w:rsid w:val="003A726B"/>
    <w:rsid w:val="003A72F2"/>
    <w:rsid w:val="003A77AF"/>
    <w:rsid w:val="003A7C42"/>
    <w:rsid w:val="003B1576"/>
    <w:rsid w:val="003B16D1"/>
    <w:rsid w:val="003B2221"/>
    <w:rsid w:val="003B2AC6"/>
    <w:rsid w:val="003B4327"/>
    <w:rsid w:val="003B4987"/>
    <w:rsid w:val="003B4F18"/>
    <w:rsid w:val="003B6B1C"/>
    <w:rsid w:val="003B6FD7"/>
    <w:rsid w:val="003C11E3"/>
    <w:rsid w:val="003C2277"/>
    <w:rsid w:val="003C31FD"/>
    <w:rsid w:val="003C335E"/>
    <w:rsid w:val="003C4A9E"/>
    <w:rsid w:val="003C4E9A"/>
    <w:rsid w:val="003C4F7F"/>
    <w:rsid w:val="003C5524"/>
    <w:rsid w:val="003C6016"/>
    <w:rsid w:val="003C60D9"/>
    <w:rsid w:val="003C7B4A"/>
    <w:rsid w:val="003D10F7"/>
    <w:rsid w:val="003D1645"/>
    <w:rsid w:val="003D1B11"/>
    <w:rsid w:val="003D1BF6"/>
    <w:rsid w:val="003D288A"/>
    <w:rsid w:val="003D382F"/>
    <w:rsid w:val="003D3FD1"/>
    <w:rsid w:val="003D40F3"/>
    <w:rsid w:val="003D45DD"/>
    <w:rsid w:val="003D524C"/>
    <w:rsid w:val="003D58DB"/>
    <w:rsid w:val="003D60DE"/>
    <w:rsid w:val="003E04CF"/>
    <w:rsid w:val="003E06E9"/>
    <w:rsid w:val="003E0ADB"/>
    <w:rsid w:val="003E126C"/>
    <w:rsid w:val="003E12EA"/>
    <w:rsid w:val="003E2232"/>
    <w:rsid w:val="003E2287"/>
    <w:rsid w:val="003E2907"/>
    <w:rsid w:val="003E36BD"/>
    <w:rsid w:val="003E3B3D"/>
    <w:rsid w:val="003E3C11"/>
    <w:rsid w:val="003E3D15"/>
    <w:rsid w:val="003E4A75"/>
    <w:rsid w:val="003E4E2E"/>
    <w:rsid w:val="003E5167"/>
    <w:rsid w:val="003E53B9"/>
    <w:rsid w:val="003E5938"/>
    <w:rsid w:val="003E7392"/>
    <w:rsid w:val="003F08F2"/>
    <w:rsid w:val="003F0E9B"/>
    <w:rsid w:val="003F193B"/>
    <w:rsid w:val="003F1E02"/>
    <w:rsid w:val="003F2033"/>
    <w:rsid w:val="003F26C6"/>
    <w:rsid w:val="003F3611"/>
    <w:rsid w:val="003F37F4"/>
    <w:rsid w:val="003F38A1"/>
    <w:rsid w:val="003F5622"/>
    <w:rsid w:val="003F56F4"/>
    <w:rsid w:val="003F59C5"/>
    <w:rsid w:val="003F6C07"/>
    <w:rsid w:val="003F6F88"/>
    <w:rsid w:val="003F7085"/>
    <w:rsid w:val="003F78C5"/>
    <w:rsid w:val="003F79A7"/>
    <w:rsid w:val="003F7C2D"/>
    <w:rsid w:val="00400CF4"/>
    <w:rsid w:val="00400DC7"/>
    <w:rsid w:val="004018C3"/>
    <w:rsid w:val="004019D0"/>
    <w:rsid w:val="004021D5"/>
    <w:rsid w:val="00402209"/>
    <w:rsid w:val="004027A4"/>
    <w:rsid w:val="00402896"/>
    <w:rsid w:val="00402B7A"/>
    <w:rsid w:val="00402B89"/>
    <w:rsid w:val="00402D08"/>
    <w:rsid w:val="00403055"/>
    <w:rsid w:val="004032D0"/>
    <w:rsid w:val="00404ED5"/>
    <w:rsid w:val="00405997"/>
    <w:rsid w:val="00406C7C"/>
    <w:rsid w:val="00407064"/>
    <w:rsid w:val="00410071"/>
    <w:rsid w:val="004100C6"/>
    <w:rsid w:val="0041040D"/>
    <w:rsid w:val="00410A16"/>
    <w:rsid w:val="00411B0E"/>
    <w:rsid w:val="0041215A"/>
    <w:rsid w:val="004125B5"/>
    <w:rsid w:val="0041274D"/>
    <w:rsid w:val="004138C8"/>
    <w:rsid w:val="00415ADB"/>
    <w:rsid w:val="0041652F"/>
    <w:rsid w:val="004166BE"/>
    <w:rsid w:val="00416EA0"/>
    <w:rsid w:val="00416FCD"/>
    <w:rsid w:val="00417162"/>
    <w:rsid w:val="00417FF2"/>
    <w:rsid w:val="00420200"/>
    <w:rsid w:val="0042084B"/>
    <w:rsid w:val="00421C70"/>
    <w:rsid w:val="004223E9"/>
    <w:rsid w:val="00423E5A"/>
    <w:rsid w:val="0042474D"/>
    <w:rsid w:val="0042562A"/>
    <w:rsid w:val="00426047"/>
    <w:rsid w:val="00426AE6"/>
    <w:rsid w:val="00426BF7"/>
    <w:rsid w:val="00426DB3"/>
    <w:rsid w:val="00427CAC"/>
    <w:rsid w:val="00430445"/>
    <w:rsid w:val="0043068A"/>
    <w:rsid w:val="004320F2"/>
    <w:rsid w:val="004328D1"/>
    <w:rsid w:val="004329A7"/>
    <w:rsid w:val="00433F29"/>
    <w:rsid w:val="004340BB"/>
    <w:rsid w:val="0043452A"/>
    <w:rsid w:val="00434B17"/>
    <w:rsid w:val="004351D0"/>
    <w:rsid w:val="00435713"/>
    <w:rsid w:val="00436055"/>
    <w:rsid w:val="0043636A"/>
    <w:rsid w:val="004376D0"/>
    <w:rsid w:val="004377A5"/>
    <w:rsid w:val="00437F45"/>
    <w:rsid w:val="00440302"/>
    <w:rsid w:val="00440678"/>
    <w:rsid w:val="004406E8"/>
    <w:rsid w:val="00441930"/>
    <w:rsid w:val="00441CD5"/>
    <w:rsid w:val="00442382"/>
    <w:rsid w:val="00442DFE"/>
    <w:rsid w:val="00443AF6"/>
    <w:rsid w:val="004443C0"/>
    <w:rsid w:val="00444FE9"/>
    <w:rsid w:val="0044540E"/>
    <w:rsid w:val="00445A66"/>
    <w:rsid w:val="00445D72"/>
    <w:rsid w:val="00445F2C"/>
    <w:rsid w:val="0044686E"/>
    <w:rsid w:val="0044687A"/>
    <w:rsid w:val="0044716F"/>
    <w:rsid w:val="004471F9"/>
    <w:rsid w:val="0044792B"/>
    <w:rsid w:val="00450B80"/>
    <w:rsid w:val="00450D7A"/>
    <w:rsid w:val="00450D96"/>
    <w:rsid w:val="00451133"/>
    <w:rsid w:val="00451451"/>
    <w:rsid w:val="00451BA1"/>
    <w:rsid w:val="00451CE7"/>
    <w:rsid w:val="00451EDC"/>
    <w:rsid w:val="004526C9"/>
    <w:rsid w:val="004546F9"/>
    <w:rsid w:val="00454967"/>
    <w:rsid w:val="00454BA8"/>
    <w:rsid w:val="004553E2"/>
    <w:rsid w:val="00455CE8"/>
    <w:rsid w:val="00455F18"/>
    <w:rsid w:val="00456690"/>
    <w:rsid w:val="004566FE"/>
    <w:rsid w:val="00456E67"/>
    <w:rsid w:val="00456F5D"/>
    <w:rsid w:val="004572FC"/>
    <w:rsid w:val="00457A1F"/>
    <w:rsid w:val="00457EE2"/>
    <w:rsid w:val="0046052A"/>
    <w:rsid w:val="004605FA"/>
    <w:rsid w:val="00460630"/>
    <w:rsid w:val="00460D89"/>
    <w:rsid w:val="00461A19"/>
    <w:rsid w:val="00461A54"/>
    <w:rsid w:val="00461EBA"/>
    <w:rsid w:val="004624CE"/>
    <w:rsid w:val="00462C93"/>
    <w:rsid w:val="00462FDB"/>
    <w:rsid w:val="00463743"/>
    <w:rsid w:val="00463E91"/>
    <w:rsid w:val="00464518"/>
    <w:rsid w:val="004656B6"/>
    <w:rsid w:val="00465952"/>
    <w:rsid w:val="00465FC6"/>
    <w:rsid w:val="004675E0"/>
    <w:rsid w:val="00470C4A"/>
    <w:rsid w:val="00471156"/>
    <w:rsid w:val="004711FC"/>
    <w:rsid w:val="0047185A"/>
    <w:rsid w:val="00471F93"/>
    <w:rsid w:val="00472063"/>
    <w:rsid w:val="004722D6"/>
    <w:rsid w:val="00472475"/>
    <w:rsid w:val="00472751"/>
    <w:rsid w:val="0047279F"/>
    <w:rsid w:val="00472C7D"/>
    <w:rsid w:val="00473D8C"/>
    <w:rsid w:val="004743E7"/>
    <w:rsid w:val="00474567"/>
    <w:rsid w:val="00474873"/>
    <w:rsid w:val="00474B3C"/>
    <w:rsid w:val="00474B8E"/>
    <w:rsid w:val="00475A5C"/>
    <w:rsid w:val="00475B84"/>
    <w:rsid w:val="00475E1C"/>
    <w:rsid w:val="00476D9E"/>
    <w:rsid w:val="004770EF"/>
    <w:rsid w:val="0047711D"/>
    <w:rsid w:val="00477BDA"/>
    <w:rsid w:val="00477CC7"/>
    <w:rsid w:val="00477DE0"/>
    <w:rsid w:val="0048059F"/>
    <w:rsid w:val="0048065F"/>
    <w:rsid w:val="0048115C"/>
    <w:rsid w:val="004812A0"/>
    <w:rsid w:val="00481345"/>
    <w:rsid w:val="0048142A"/>
    <w:rsid w:val="00481666"/>
    <w:rsid w:val="00481759"/>
    <w:rsid w:val="004818C2"/>
    <w:rsid w:val="00482FCE"/>
    <w:rsid w:val="0048349C"/>
    <w:rsid w:val="00483D9F"/>
    <w:rsid w:val="004841C0"/>
    <w:rsid w:val="004842E7"/>
    <w:rsid w:val="0048442F"/>
    <w:rsid w:val="00484AEF"/>
    <w:rsid w:val="00484F91"/>
    <w:rsid w:val="004857C8"/>
    <w:rsid w:val="00486A6D"/>
    <w:rsid w:val="00486B5F"/>
    <w:rsid w:val="00486D97"/>
    <w:rsid w:val="00487CF3"/>
    <w:rsid w:val="00490774"/>
    <w:rsid w:val="004907B6"/>
    <w:rsid w:val="00491677"/>
    <w:rsid w:val="00491E21"/>
    <w:rsid w:val="0049363B"/>
    <w:rsid w:val="004937C8"/>
    <w:rsid w:val="00493B17"/>
    <w:rsid w:val="0049445D"/>
    <w:rsid w:val="00494E20"/>
    <w:rsid w:val="00494EA9"/>
    <w:rsid w:val="00495819"/>
    <w:rsid w:val="00497043"/>
    <w:rsid w:val="004974AD"/>
    <w:rsid w:val="004A0195"/>
    <w:rsid w:val="004A05DB"/>
    <w:rsid w:val="004A1142"/>
    <w:rsid w:val="004A190D"/>
    <w:rsid w:val="004A194C"/>
    <w:rsid w:val="004A1E79"/>
    <w:rsid w:val="004A29EA"/>
    <w:rsid w:val="004A316A"/>
    <w:rsid w:val="004A319B"/>
    <w:rsid w:val="004A52DC"/>
    <w:rsid w:val="004A651A"/>
    <w:rsid w:val="004A663E"/>
    <w:rsid w:val="004A7115"/>
    <w:rsid w:val="004A7211"/>
    <w:rsid w:val="004A72BB"/>
    <w:rsid w:val="004A7F67"/>
    <w:rsid w:val="004B0D37"/>
    <w:rsid w:val="004B0F07"/>
    <w:rsid w:val="004B183F"/>
    <w:rsid w:val="004B1856"/>
    <w:rsid w:val="004B1B31"/>
    <w:rsid w:val="004B1F88"/>
    <w:rsid w:val="004B201E"/>
    <w:rsid w:val="004B31C4"/>
    <w:rsid w:val="004B320C"/>
    <w:rsid w:val="004B43C6"/>
    <w:rsid w:val="004B4FD8"/>
    <w:rsid w:val="004B5C3C"/>
    <w:rsid w:val="004B6953"/>
    <w:rsid w:val="004B78F1"/>
    <w:rsid w:val="004C16FF"/>
    <w:rsid w:val="004C209F"/>
    <w:rsid w:val="004C2232"/>
    <w:rsid w:val="004C2953"/>
    <w:rsid w:val="004C3919"/>
    <w:rsid w:val="004C39EF"/>
    <w:rsid w:val="004C461B"/>
    <w:rsid w:val="004C4BF1"/>
    <w:rsid w:val="004C5B33"/>
    <w:rsid w:val="004C5C27"/>
    <w:rsid w:val="004C655B"/>
    <w:rsid w:val="004C6BCD"/>
    <w:rsid w:val="004C7404"/>
    <w:rsid w:val="004C7FE1"/>
    <w:rsid w:val="004D0B79"/>
    <w:rsid w:val="004D181C"/>
    <w:rsid w:val="004D1BDD"/>
    <w:rsid w:val="004D220F"/>
    <w:rsid w:val="004D22CC"/>
    <w:rsid w:val="004D31C1"/>
    <w:rsid w:val="004D3CA7"/>
    <w:rsid w:val="004D3E7A"/>
    <w:rsid w:val="004D3F66"/>
    <w:rsid w:val="004D4405"/>
    <w:rsid w:val="004D4D1F"/>
    <w:rsid w:val="004D4F26"/>
    <w:rsid w:val="004D5339"/>
    <w:rsid w:val="004D5450"/>
    <w:rsid w:val="004D6ED0"/>
    <w:rsid w:val="004D75FA"/>
    <w:rsid w:val="004E043C"/>
    <w:rsid w:val="004E051B"/>
    <w:rsid w:val="004E13AD"/>
    <w:rsid w:val="004E1B23"/>
    <w:rsid w:val="004E1D72"/>
    <w:rsid w:val="004E2446"/>
    <w:rsid w:val="004E332B"/>
    <w:rsid w:val="004E36BA"/>
    <w:rsid w:val="004E385B"/>
    <w:rsid w:val="004E388E"/>
    <w:rsid w:val="004E43C4"/>
    <w:rsid w:val="004E477F"/>
    <w:rsid w:val="004E4B68"/>
    <w:rsid w:val="004E4BB0"/>
    <w:rsid w:val="004E52C5"/>
    <w:rsid w:val="004E5519"/>
    <w:rsid w:val="004E574E"/>
    <w:rsid w:val="004E57D8"/>
    <w:rsid w:val="004E5E30"/>
    <w:rsid w:val="004E6232"/>
    <w:rsid w:val="004E6E33"/>
    <w:rsid w:val="004E73AE"/>
    <w:rsid w:val="004E73CF"/>
    <w:rsid w:val="004E748D"/>
    <w:rsid w:val="004F01A2"/>
    <w:rsid w:val="004F04E1"/>
    <w:rsid w:val="004F069A"/>
    <w:rsid w:val="004F097A"/>
    <w:rsid w:val="004F0B02"/>
    <w:rsid w:val="004F1E2E"/>
    <w:rsid w:val="004F2A40"/>
    <w:rsid w:val="004F3A3D"/>
    <w:rsid w:val="004F3BF6"/>
    <w:rsid w:val="004F4921"/>
    <w:rsid w:val="004F4A7D"/>
    <w:rsid w:val="004F4F2A"/>
    <w:rsid w:val="004F5015"/>
    <w:rsid w:val="004F5836"/>
    <w:rsid w:val="004F5C0B"/>
    <w:rsid w:val="004F5C8D"/>
    <w:rsid w:val="004F645A"/>
    <w:rsid w:val="004F761B"/>
    <w:rsid w:val="00500689"/>
    <w:rsid w:val="00500EE4"/>
    <w:rsid w:val="0050124D"/>
    <w:rsid w:val="00501B6B"/>
    <w:rsid w:val="00501E03"/>
    <w:rsid w:val="00502C47"/>
    <w:rsid w:val="00503AFD"/>
    <w:rsid w:val="00503B30"/>
    <w:rsid w:val="00503DC0"/>
    <w:rsid w:val="00503F8E"/>
    <w:rsid w:val="00503FB4"/>
    <w:rsid w:val="00504037"/>
    <w:rsid w:val="00504548"/>
    <w:rsid w:val="00504668"/>
    <w:rsid w:val="00504997"/>
    <w:rsid w:val="00504D8E"/>
    <w:rsid w:val="00504E22"/>
    <w:rsid w:val="00505AEA"/>
    <w:rsid w:val="00506921"/>
    <w:rsid w:val="005070F6"/>
    <w:rsid w:val="00507FA5"/>
    <w:rsid w:val="00510A2F"/>
    <w:rsid w:val="00510F79"/>
    <w:rsid w:val="00511665"/>
    <w:rsid w:val="00511EFC"/>
    <w:rsid w:val="00511FEA"/>
    <w:rsid w:val="00512653"/>
    <w:rsid w:val="00512A4C"/>
    <w:rsid w:val="00513553"/>
    <w:rsid w:val="005137FB"/>
    <w:rsid w:val="005155ED"/>
    <w:rsid w:val="00515D33"/>
    <w:rsid w:val="00515DF9"/>
    <w:rsid w:val="00516326"/>
    <w:rsid w:val="005169E2"/>
    <w:rsid w:val="00516A91"/>
    <w:rsid w:val="00516A9D"/>
    <w:rsid w:val="00517BE4"/>
    <w:rsid w:val="00520032"/>
    <w:rsid w:val="00521387"/>
    <w:rsid w:val="005215BF"/>
    <w:rsid w:val="0052160A"/>
    <w:rsid w:val="00521711"/>
    <w:rsid w:val="00521813"/>
    <w:rsid w:val="0052190A"/>
    <w:rsid w:val="0052197A"/>
    <w:rsid w:val="00521D77"/>
    <w:rsid w:val="00522381"/>
    <w:rsid w:val="005223E4"/>
    <w:rsid w:val="00522513"/>
    <w:rsid w:val="00522663"/>
    <w:rsid w:val="00522864"/>
    <w:rsid w:val="005229E6"/>
    <w:rsid w:val="00522DBA"/>
    <w:rsid w:val="005230A8"/>
    <w:rsid w:val="0052360E"/>
    <w:rsid w:val="0052478B"/>
    <w:rsid w:val="005249F4"/>
    <w:rsid w:val="00525B61"/>
    <w:rsid w:val="00525B76"/>
    <w:rsid w:val="00525D93"/>
    <w:rsid w:val="00526481"/>
    <w:rsid w:val="005264E7"/>
    <w:rsid w:val="005272F7"/>
    <w:rsid w:val="00527321"/>
    <w:rsid w:val="00527E34"/>
    <w:rsid w:val="00527EB2"/>
    <w:rsid w:val="005300A4"/>
    <w:rsid w:val="00530D94"/>
    <w:rsid w:val="00530E34"/>
    <w:rsid w:val="00531249"/>
    <w:rsid w:val="005314FF"/>
    <w:rsid w:val="00531B04"/>
    <w:rsid w:val="00531FB9"/>
    <w:rsid w:val="00532C72"/>
    <w:rsid w:val="005337EF"/>
    <w:rsid w:val="005340F6"/>
    <w:rsid w:val="0053474F"/>
    <w:rsid w:val="0053493B"/>
    <w:rsid w:val="00534FD8"/>
    <w:rsid w:val="0053550D"/>
    <w:rsid w:val="00535F05"/>
    <w:rsid w:val="005360C1"/>
    <w:rsid w:val="00536CA8"/>
    <w:rsid w:val="00536CEF"/>
    <w:rsid w:val="00536F79"/>
    <w:rsid w:val="0053770C"/>
    <w:rsid w:val="005378D7"/>
    <w:rsid w:val="0053798C"/>
    <w:rsid w:val="00537D21"/>
    <w:rsid w:val="00537FA6"/>
    <w:rsid w:val="00540801"/>
    <w:rsid w:val="0054092D"/>
    <w:rsid w:val="005409D7"/>
    <w:rsid w:val="00541012"/>
    <w:rsid w:val="00541062"/>
    <w:rsid w:val="00542FD4"/>
    <w:rsid w:val="005432DD"/>
    <w:rsid w:val="005432FD"/>
    <w:rsid w:val="005436F2"/>
    <w:rsid w:val="005441C4"/>
    <w:rsid w:val="005441D0"/>
    <w:rsid w:val="00545472"/>
    <w:rsid w:val="00545749"/>
    <w:rsid w:val="00545A51"/>
    <w:rsid w:val="00545CDA"/>
    <w:rsid w:val="00546414"/>
    <w:rsid w:val="0054662B"/>
    <w:rsid w:val="00546C48"/>
    <w:rsid w:val="005501BB"/>
    <w:rsid w:val="0055165F"/>
    <w:rsid w:val="00551AB2"/>
    <w:rsid w:val="00552455"/>
    <w:rsid w:val="005526E5"/>
    <w:rsid w:val="00552956"/>
    <w:rsid w:val="00552B84"/>
    <w:rsid w:val="00552D77"/>
    <w:rsid w:val="00552F41"/>
    <w:rsid w:val="00553061"/>
    <w:rsid w:val="005537D0"/>
    <w:rsid w:val="00553A3A"/>
    <w:rsid w:val="00553A43"/>
    <w:rsid w:val="0055428A"/>
    <w:rsid w:val="00554290"/>
    <w:rsid w:val="00554EEA"/>
    <w:rsid w:val="005557DB"/>
    <w:rsid w:val="0055580F"/>
    <w:rsid w:val="00555CDE"/>
    <w:rsid w:val="00555D25"/>
    <w:rsid w:val="00556016"/>
    <w:rsid w:val="005562B8"/>
    <w:rsid w:val="0055784E"/>
    <w:rsid w:val="00560175"/>
    <w:rsid w:val="00560504"/>
    <w:rsid w:val="00560624"/>
    <w:rsid w:val="00560808"/>
    <w:rsid w:val="00561B33"/>
    <w:rsid w:val="00561C5D"/>
    <w:rsid w:val="00561C6F"/>
    <w:rsid w:val="005620F4"/>
    <w:rsid w:val="00562BED"/>
    <w:rsid w:val="005630D7"/>
    <w:rsid w:val="0056342C"/>
    <w:rsid w:val="0056392E"/>
    <w:rsid w:val="00565203"/>
    <w:rsid w:val="0056550C"/>
    <w:rsid w:val="00566968"/>
    <w:rsid w:val="00566B8B"/>
    <w:rsid w:val="00566C31"/>
    <w:rsid w:val="00566F59"/>
    <w:rsid w:val="005671B3"/>
    <w:rsid w:val="00567F18"/>
    <w:rsid w:val="0057038D"/>
    <w:rsid w:val="0057119B"/>
    <w:rsid w:val="0057143C"/>
    <w:rsid w:val="005715A7"/>
    <w:rsid w:val="0057196F"/>
    <w:rsid w:val="0057197E"/>
    <w:rsid w:val="00572092"/>
    <w:rsid w:val="005720B0"/>
    <w:rsid w:val="00572245"/>
    <w:rsid w:val="00572515"/>
    <w:rsid w:val="005736D8"/>
    <w:rsid w:val="00573799"/>
    <w:rsid w:val="005737B6"/>
    <w:rsid w:val="00573813"/>
    <w:rsid w:val="00573CBA"/>
    <w:rsid w:val="005743C1"/>
    <w:rsid w:val="00574414"/>
    <w:rsid w:val="005746D3"/>
    <w:rsid w:val="0057664B"/>
    <w:rsid w:val="00576D47"/>
    <w:rsid w:val="005772ED"/>
    <w:rsid w:val="00577935"/>
    <w:rsid w:val="00577A36"/>
    <w:rsid w:val="005801AB"/>
    <w:rsid w:val="00580327"/>
    <w:rsid w:val="00580D5F"/>
    <w:rsid w:val="0058107E"/>
    <w:rsid w:val="005811EB"/>
    <w:rsid w:val="00581C29"/>
    <w:rsid w:val="00581D8F"/>
    <w:rsid w:val="00581F35"/>
    <w:rsid w:val="00582328"/>
    <w:rsid w:val="005823DE"/>
    <w:rsid w:val="0058279D"/>
    <w:rsid w:val="00582D37"/>
    <w:rsid w:val="00583423"/>
    <w:rsid w:val="005834C3"/>
    <w:rsid w:val="005835BD"/>
    <w:rsid w:val="00583D05"/>
    <w:rsid w:val="00584031"/>
    <w:rsid w:val="005840CD"/>
    <w:rsid w:val="00584F97"/>
    <w:rsid w:val="005851CB"/>
    <w:rsid w:val="0058526E"/>
    <w:rsid w:val="00585869"/>
    <w:rsid w:val="00585D13"/>
    <w:rsid w:val="00585EB4"/>
    <w:rsid w:val="00585FD3"/>
    <w:rsid w:val="00586023"/>
    <w:rsid w:val="0058666D"/>
    <w:rsid w:val="005870D3"/>
    <w:rsid w:val="005878CA"/>
    <w:rsid w:val="00590B76"/>
    <w:rsid w:val="005911D3"/>
    <w:rsid w:val="0059144E"/>
    <w:rsid w:val="005915E2"/>
    <w:rsid w:val="00591926"/>
    <w:rsid w:val="00592148"/>
    <w:rsid w:val="00592164"/>
    <w:rsid w:val="00593C8A"/>
    <w:rsid w:val="00593ED6"/>
    <w:rsid w:val="00594FF4"/>
    <w:rsid w:val="0059554A"/>
    <w:rsid w:val="005961D8"/>
    <w:rsid w:val="00596EC7"/>
    <w:rsid w:val="00597017"/>
    <w:rsid w:val="00597189"/>
    <w:rsid w:val="005972E0"/>
    <w:rsid w:val="00597999"/>
    <w:rsid w:val="005A0083"/>
    <w:rsid w:val="005A15D4"/>
    <w:rsid w:val="005A195E"/>
    <w:rsid w:val="005A23CD"/>
    <w:rsid w:val="005A2686"/>
    <w:rsid w:val="005A2AE8"/>
    <w:rsid w:val="005A33EA"/>
    <w:rsid w:val="005A362F"/>
    <w:rsid w:val="005A3B0E"/>
    <w:rsid w:val="005A3B1D"/>
    <w:rsid w:val="005A43FE"/>
    <w:rsid w:val="005A4541"/>
    <w:rsid w:val="005A4591"/>
    <w:rsid w:val="005A48B2"/>
    <w:rsid w:val="005A4967"/>
    <w:rsid w:val="005A56E2"/>
    <w:rsid w:val="005A5E11"/>
    <w:rsid w:val="005A6056"/>
    <w:rsid w:val="005A683E"/>
    <w:rsid w:val="005A68B9"/>
    <w:rsid w:val="005A6DE5"/>
    <w:rsid w:val="005A7E6F"/>
    <w:rsid w:val="005B0BEE"/>
    <w:rsid w:val="005B117B"/>
    <w:rsid w:val="005B1B8D"/>
    <w:rsid w:val="005B207E"/>
    <w:rsid w:val="005B2375"/>
    <w:rsid w:val="005B3135"/>
    <w:rsid w:val="005B344B"/>
    <w:rsid w:val="005B48E6"/>
    <w:rsid w:val="005B5010"/>
    <w:rsid w:val="005B67BC"/>
    <w:rsid w:val="005B70D7"/>
    <w:rsid w:val="005B796A"/>
    <w:rsid w:val="005B7B1C"/>
    <w:rsid w:val="005B7CAD"/>
    <w:rsid w:val="005C02D0"/>
    <w:rsid w:val="005C0775"/>
    <w:rsid w:val="005C100E"/>
    <w:rsid w:val="005C1407"/>
    <w:rsid w:val="005C273C"/>
    <w:rsid w:val="005C2C1B"/>
    <w:rsid w:val="005C4C7B"/>
    <w:rsid w:val="005C4DE8"/>
    <w:rsid w:val="005C5283"/>
    <w:rsid w:val="005C581D"/>
    <w:rsid w:val="005C5940"/>
    <w:rsid w:val="005C5A4A"/>
    <w:rsid w:val="005C5B9B"/>
    <w:rsid w:val="005C6A57"/>
    <w:rsid w:val="005C6AFE"/>
    <w:rsid w:val="005D003A"/>
    <w:rsid w:val="005D1165"/>
    <w:rsid w:val="005D1707"/>
    <w:rsid w:val="005D1D89"/>
    <w:rsid w:val="005D21B8"/>
    <w:rsid w:val="005D2E30"/>
    <w:rsid w:val="005D328C"/>
    <w:rsid w:val="005D330C"/>
    <w:rsid w:val="005D3797"/>
    <w:rsid w:val="005D40F9"/>
    <w:rsid w:val="005D4141"/>
    <w:rsid w:val="005D438A"/>
    <w:rsid w:val="005D4773"/>
    <w:rsid w:val="005D4835"/>
    <w:rsid w:val="005D4C02"/>
    <w:rsid w:val="005D4FCF"/>
    <w:rsid w:val="005D5EDB"/>
    <w:rsid w:val="005D69D7"/>
    <w:rsid w:val="005D6DE2"/>
    <w:rsid w:val="005D7009"/>
    <w:rsid w:val="005D71D6"/>
    <w:rsid w:val="005D7A0E"/>
    <w:rsid w:val="005E041B"/>
    <w:rsid w:val="005E151E"/>
    <w:rsid w:val="005E1DAF"/>
    <w:rsid w:val="005E2202"/>
    <w:rsid w:val="005E2C3C"/>
    <w:rsid w:val="005E2DB4"/>
    <w:rsid w:val="005E3119"/>
    <w:rsid w:val="005E3204"/>
    <w:rsid w:val="005E34BA"/>
    <w:rsid w:val="005E45A9"/>
    <w:rsid w:val="005E615C"/>
    <w:rsid w:val="005E6849"/>
    <w:rsid w:val="005E79C0"/>
    <w:rsid w:val="005F03F3"/>
    <w:rsid w:val="005F10F4"/>
    <w:rsid w:val="005F156E"/>
    <w:rsid w:val="005F1A13"/>
    <w:rsid w:val="005F1D1C"/>
    <w:rsid w:val="005F26A5"/>
    <w:rsid w:val="005F2825"/>
    <w:rsid w:val="005F2972"/>
    <w:rsid w:val="005F2AEB"/>
    <w:rsid w:val="005F3DD4"/>
    <w:rsid w:val="005F3E74"/>
    <w:rsid w:val="005F4199"/>
    <w:rsid w:val="005F54EB"/>
    <w:rsid w:val="005F6BC0"/>
    <w:rsid w:val="005F762C"/>
    <w:rsid w:val="005F7FE3"/>
    <w:rsid w:val="006002E9"/>
    <w:rsid w:val="0060126E"/>
    <w:rsid w:val="00601383"/>
    <w:rsid w:val="0060142C"/>
    <w:rsid w:val="00601A51"/>
    <w:rsid w:val="00601BE2"/>
    <w:rsid w:val="00601C4B"/>
    <w:rsid w:val="006020AF"/>
    <w:rsid w:val="0060222A"/>
    <w:rsid w:val="00602500"/>
    <w:rsid w:val="00602D87"/>
    <w:rsid w:val="00603064"/>
    <w:rsid w:val="006038C1"/>
    <w:rsid w:val="0060424C"/>
    <w:rsid w:val="00604984"/>
    <w:rsid w:val="006051FD"/>
    <w:rsid w:val="0060563F"/>
    <w:rsid w:val="0060766B"/>
    <w:rsid w:val="00610960"/>
    <w:rsid w:val="006109AD"/>
    <w:rsid w:val="00610E6E"/>
    <w:rsid w:val="00612274"/>
    <w:rsid w:val="00612561"/>
    <w:rsid w:val="00613864"/>
    <w:rsid w:val="00613BC0"/>
    <w:rsid w:val="00613F78"/>
    <w:rsid w:val="00614492"/>
    <w:rsid w:val="006144B2"/>
    <w:rsid w:val="006150C6"/>
    <w:rsid w:val="0061531C"/>
    <w:rsid w:val="0061563F"/>
    <w:rsid w:val="006156C3"/>
    <w:rsid w:val="00615FF7"/>
    <w:rsid w:val="0061687A"/>
    <w:rsid w:val="006175B8"/>
    <w:rsid w:val="00617811"/>
    <w:rsid w:val="00617F0D"/>
    <w:rsid w:val="00617FEF"/>
    <w:rsid w:val="00621019"/>
    <w:rsid w:val="00621436"/>
    <w:rsid w:val="00621810"/>
    <w:rsid w:val="006225CE"/>
    <w:rsid w:val="00622D8E"/>
    <w:rsid w:val="00623714"/>
    <w:rsid w:val="0062434A"/>
    <w:rsid w:val="00624A86"/>
    <w:rsid w:val="00625281"/>
    <w:rsid w:val="006253C7"/>
    <w:rsid w:val="006256BB"/>
    <w:rsid w:val="006256E5"/>
    <w:rsid w:val="00625C11"/>
    <w:rsid w:val="00626187"/>
    <w:rsid w:val="00626236"/>
    <w:rsid w:val="00626668"/>
    <w:rsid w:val="0062687D"/>
    <w:rsid w:val="00626CE0"/>
    <w:rsid w:val="00626EC6"/>
    <w:rsid w:val="00627041"/>
    <w:rsid w:val="00627D0C"/>
    <w:rsid w:val="0063013A"/>
    <w:rsid w:val="006307D9"/>
    <w:rsid w:val="00630805"/>
    <w:rsid w:val="00631640"/>
    <w:rsid w:val="0063173F"/>
    <w:rsid w:val="006318E6"/>
    <w:rsid w:val="006319F0"/>
    <w:rsid w:val="00631AC1"/>
    <w:rsid w:val="00632129"/>
    <w:rsid w:val="006328EF"/>
    <w:rsid w:val="00632E56"/>
    <w:rsid w:val="006330FE"/>
    <w:rsid w:val="006333F2"/>
    <w:rsid w:val="006336AE"/>
    <w:rsid w:val="00633752"/>
    <w:rsid w:val="00634461"/>
    <w:rsid w:val="0063457C"/>
    <w:rsid w:val="00634AD0"/>
    <w:rsid w:val="00634F2B"/>
    <w:rsid w:val="00635F8C"/>
    <w:rsid w:val="00636147"/>
    <w:rsid w:val="006361E0"/>
    <w:rsid w:val="006362D4"/>
    <w:rsid w:val="006367D5"/>
    <w:rsid w:val="00636BBC"/>
    <w:rsid w:val="00637959"/>
    <w:rsid w:val="00640A34"/>
    <w:rsid w:val="0064104D"/>
    <w:rsid w:val="006423F4"/>
    <w:rsid w:val="00642594"/>
    <w:rsid w:val="006425AE"/>
    <w:rsid w:val="00642C79"/>
    <w:rsid w:val="00642D31"/>
    <w:rsid w:val="00643DFD"/>
    <w:rsid w:val="00643E20"/>
    <w:rsid w:val="006440BF"/>
    <w:rsid w:val="00644396"/>
    <w:rsid w:val="00644454"/>
    <w:rsid w:val="006448A6"/>
    <w:rsid w:val="00645620"/>
    <w:rsid w:val="0064603D"/>
    <w:rsid w:val="00646346"/>
    <w:rsid w:val="00646A89"/>
    <w:rsid w:val="00646CB3"/>
    <w:rsid w:val="006478FC"/>
    <w:rsid w:val="006479BD"/>
    <w:rsid w:val="006506DB"/>
    <w:rsid w:val="006508B2"/>
    <w:rsid w:val="00650C2E"/>
    <w:rsid w:val="006532E7"/>
    <w:rsid w:val="006539D9"/>
    <w:rsid w:val="00654556"/>
    <w:rsid w:val="00654623"/>
    <w:rsid w:val="00654CCF"/>
    <w:rsid w:val="0065518F"/>
    <w:rsid w:val="006556FE"/>
    <w:rsid w:val="00656188"/>
    <w:rsid w:val="006563B2"/>
    <w:rsid w:val="00657A24"/>
    <w:rsid w:val="00657C86"/>
    <w:rsid w:val="006601CF"/>
    <w:rsid w:val="006602A3"/>
    <w:rsid w:val="0066038E"/>
    <w:rsid w:val="00660715"/>
    <w:rsid w:val="00662469"/>
    <w:rsid w:val="0066258D"/>
    <w:rsid w:val="00662CD5"/>
    <w:rsid w:val="006637EC"/>
    <w:rsid w:val="006638BD"/>
    <w:rsid w:val="00663963"/>
    <w:rsid w:val="00663E6D"/>
    <w:rsid w:val="00664038"/>
    <w:rsid w:val="00664537"/>
    <w:rsid w:val="00664A05"/>
    <w:rsid w:val="00664CFF"/>
    <w:rsid w:val="00664F17"/>
    <w:rsid w:val="00665067"/>
    <w:rsid w:val="00665169"/>
    <w:rsid w:val="00665A8B"/>
    <w:rsid w:val="006668C3"/>
    <w:rsid w:val="00666D15"/>
    <w:rsid w:val="00666FF8"/>
    <w:rsid w:val="006672A9"/>
    <w:rsid w:val="006700C0"/>
    <w:rsid w:val="006707B6"/>
    <w:rsid w:val="00670B72"/>
    <w:rsid w:val="00670CFB"/>
    <w:rsid w:val="006712D5"/>
    <w:rsid w:val="006722DA"/>
    <w:rsid w:val="00673FDF"/>
    <w:rsid w:val="0067427D"/>
    <w:rsid w:val="006748E7"/>
    <w:rsid w:val="00675FCA"/>
    <w:rsid w:val="00676272"/>
    <w:rsid w:val="00676395"/>
    <w:rsid w:val="00676735"/>
    <w:rsid w:val="00676E58"/>
    <w:rsid w:val="006807B6"/>
    <w:rsid w:val="00680864"/>
    <w:rsid w:val="0068165C"/>
    <w:rsid w:val="0068185D"/>
    <w:rsid w:val="00681A5D"/>
    <w:rsid w:val="00681C0E"/>
    <w:rsid w:val="0068237E"/>
    <w:rsid w:val="00682CB5"/>
    <w:rsid w:val="00682D3F"/>
    <w:rsid w:val="00683079"/>
    <w:rsid w:val="006830C1"/>
    <w:rsid w:val="0068316B"/>
    <w:rsid w:val="006832CC"/>
    <w:rsid w:val="0068348E"/>
    <w:rsid w:val="0068408B"/>
    <w:rsid w:val="006841E8"/>
    <w:rsid w:val="0068431D"/>
    <w:rsid w:val="006845F5"/>
    <w:rsid w:val="006853AD"/>
    <w:rsid w:val="00685460"/>
    <w:rsid w:val="006861CE"/>
    <w:rsid w:val="00687005"/>
    <w:rsid w:val="0068767D"/>
    <w:rsid w:val="00687974"/>
    <w:rsid w:val="00687A35"/>
    <w:rsid w:val="00687EA4"/>
    <w:rsid w:val="006908DD"/>
    <w:rsid w:val="00690E37"/>
    <w:rsid w:val="00690E58"/>
    <w:rsid w:val="00690E98"/>
    <w:rsid w:val="0069133B"/>
    <w:rsid w:val="00691479"/>
    <w:rsid w:val="00691D6F"/>
    <w:rsid w:val="00692731"/>
    <w:rsid w:val="006931F6"/>
    <w:rsid w:val="00693578"/>
    <w:rsid w:val="006936A4"/>
    <w:rsid w:val="00693D2C"/>
    <w:rsid w:val="00693E2B"/>
    <w:rsid w:val="006943D2"/>
    <w:rsid w:val="0069546B"/>
    <w:rsid w:val="006956EA"/>
    <w:rsid w:val="00695AE5"/>
    <w:rsid w:val="00695CF2"/>
    <w:rsid w:val="00695E65"/>
    <w:rsid w:val="00695F6E"/>
    <w:rsid w:val="00695F84"/>
    <w:rsid w:val="00696655"/>
    <w:rsid w:val="0069688D"/>
    <w:rsid w:val="00697557"/>
    <w:rsid w:val="00697CF0"/>
    <w:rsid w:val="00697DAB"/>
    <w:rsid w:val="006A0BA5"/>
    <w:rsid w:val="006A1E72"/>
    <w:rsid w:val="006A1F67"/>
    <w:rsid w:val="006A3A04"/>
    <w:rsid w:val="006A3C15"/>
    <w:rsid w:val="006A4661"/>
    <w:rsid w:val="006A57AC"/>
    <w:rsid w:val="006A58C8"/>
    <w:rsid w:val="006A6166"/>
    <w:rsid w:val="006A6B43"/>
    <w:rsid w:val="006A6BE6"/>
    <w:rsid w:val="006A6FD7"/>
    <w:rsid w:val="006A7A88"/>
    <w:rsid w:val="006A7BA4"/>
    <w:rsid w:val="006B09E5"/>
    <w:rsid w:val="006B0FCF"/>
    <w:rsid w:val="006B129C"/>
    <w:rsid w:val="006B12D4"/>
    <w:rsid w:val="006B1B88"/>
    <w:rsid w:val="006B20A5"/>
    <w:rsid w:val="006B29DB"/>
    <w:rsid w:val="006B3D27"/>
    <w:rsid w:val="006B49F0"/>
    <w:rsid w:val="006B55B3"/>
    <w:rsid w:val="006B590B"/>
    <w:rsid w:val="006B70CC"/>
    <w:rsid w:val="006B7963"/>
    <w:rsid w:val="006B7EB2"/>
    <w:rsid w:val="006C0350"/>
    <w:rsid w:val="006C057B"/>
    <w:rsid w:val="006C0767"/>
    <w:rsid w:val="006C0A68"/>
    <w:rsid w:val="006C0BD6"/>
    <w:rsid w:val="006C0D68"/>
    <w:rsid w:val="006C191A"/>
    <w:rsid w:val="006C1BC3"/>
    <w:rsid w:val="006C1D1C"/>
    <w:rsid w:val="006C1ED3"/>
    <w:rsid w:val="006C21B8"/>
    <w:rsid w:val="006C28E3"/>
    <w:rsid w:val="006C3870"/>
    <w:rsid w:val="006C3C32"/>
    <w:rsid w:val="006C4DA8"/>
    <w:rsid w:val="006C5619"/>
    <w:rsid w:val="006C5B3A"/>
    <w:rsid w:val="006C630E"/>
    <w:rsid w:val="006C65AA"/>
    <w:rsid w:val="006C6714"/>
    <w:rsid w:val="006C6798"/>
    <w:rsid w:val="006C68D4"/>
    <w:rsid w:val="006C6A0F"/>
    <w:rsid w:val="006C6EB6"/>
    <w:rsid w:val="006C771D"/>
    <w:rsid w:val="006C784A"/>
    <w:rsid w:val="006C7BD1"/>
    <w:rsid w:val="006D01E4"/>
    <w:rsid w:val="006D038C"/>
    <w:rsid w:val="006D11D1"/>
    <w:rsid w:val="006D12B0"/>
    <w:rsid w:val="006D1BC5"/>
    <w:rsid w:val="006D1BF3"/>
    <w:rsid w:val="006D224C"/>
    <w:rsid w:val="006D234F"/>
    <w:rsid w:val="006D26C9"/>
    <w:rsid w:val="006D3103"/>
    <w:rsid w:val="006D38FA"/>
    <w:rsid w:val="006D3B06"/>
    <w:rsid w:val="006D4CC5"/>
    <w:rsid w:val="006D5956"/>
    <w:rsid w:val="006D5A03"/>
    <w:rsid w:val="006D5D2A"/>
    <w:rsid w:val="006D6181"/>
    <w:rsid w:val="006D7508"/>
    <w:rsid w:val="006D757A"/>
    <w:rsid w:val="006D7598"/>
    <w:rsid w:val="006D78A4"/>
    <w:rsid w:val="006D7BCF"/>
    <w:rsid w:val="006E06F4"/>
    <w:rsid w:val="006E13BF"/>
    <w:rsid w:val="006E1D60"/>
    <w:rsid w:val="006E2963"/>
    <w:rsid w:val="006E2BDC"/>
    <w:rsid w:val="006E4090"/>
    <w:rsid w:val="006E4AA9"/>
    <w:rsid w:val="006E4BE9"/>
    <w:rsid w:val="006E4D7B"/>
    <w:rsid w:val="006E4EB2"/>
    <w:rsid w:val="006E51ED"/>
    <w:rsid w:val="006E5336"/>
    <w:rsid w:val="006E60D7"/>
    <w:rsid w:val="006E665F"/>
    <w:rsid w:val="006E6B22"/>
    <w:rsid w:val="006E6C32"/>
    <w:rsid w:val="006E7269"/>
    <w:rsid w:val="006E7692"/>
    <w:rsid w:val="006E7FBC"/>
    <w:rsid w:val="006F05C6"/>
    <w:rsid w:val="006F0928"/>
    <w:rsid w:val="006F0B4D"/>
    <w:rsid w:val="006F0CD9"/>
    <w:rsid w:val="006F15A3"/>
    <w:rsid w:val="006F1CC2"/>
    <w:rsid w:val="006F3299"/>
    <w:rsid w:val="006F352A"/>
    <w:rsid w:val="006F427E"/>
    <w:rsid w:val="006F49DA"/>
    <w:rsid w:val="006F4C4A"/>
    <w:rsid w:val="006F4CB5"/>
    <w:rsid w:val="006F5118"/>
    <w:rsid w:val="006F547B"/>
    <w:rsid w:val="006F5CF8"/>
    <w:rsid w:val="006F5F05"/>
    <w:rsid w:val="006F65C8"/>
    <w:rsid w:val="006F6741"/>
    <w:rsid w:val="006F6E1C"/>
    <w:rsid w:val="007004FA"/>
    <w:rsid w:val="007006CF"/>
    <w:rsid w:val="00700E54"/>
    <w:rsid w:val="0070150A"/>
    <w:rsid w:val="00702067"/>
    <w:rsid w:val="007028AE"/>
    <w:rsid w:val="00703D8F"/>
    <w:rsid w:val="00704A67"/>
    <w:rsid w:val="00705107"/>
    <w:rsid w:val="00705956"/>
    <w:rsid w:val="00705D20"/>
    <w:rsid w:val="0070627A"/>
    <w:rsid w:val="007072BD"/>
    <w:rsid w:val="007079C4"/>
    <w:rsid w:val="00707C28"/>
    <w:rsid w:val="00707D80"/>
    <w:rsid w:val="0071010C"/>
    <w:rsid w:val="0071103E"/>
    <w:rsid w:val="007113C8"/>
    <w:rsid w:val="007113E0"/>
    <w:rsid w:val="007120BE"/>
    <w:rsid w:val="00712C2F"/>
    <w:rsid w:val="00713B2B"/>
    <w:rsid w:val="00713B48"/>
    <w:rsid w:val="00713B9C"/>
    <w:rsid w:val="007150F4"/>
    <w:rsid w:val="007154D3"/>
    <w:rsid w:val="00715F37"/>
    <w:rsid w:val="007164A1"/>
    <w:rsid w:val="007168B5"/>
    <w:rsid w:val="00716E27"/>
    <w:rsid w:val="00717445"/>
    <w:rsid w:val="00717F9B"/>
    <w:rsid w:val="007202C6"/>
    <w:rsid w:val="007205B5"/>
    <w:rsid w:val="00720CB7"/>
    <w:rsid w:val="0072117E"/>
    <w:rsid w:val="00721A5E"/>
    <w:rsid w:val="00721F42"/>
    <w:rsid w:val="00722436"/>
    <w:rsid w:val="00722F94"/>
    <w:rsid w:val="00723E64"/>
    <w:rsid w:val="00724A24"/>
    <w:rsid w:val="00724F2A"/>
    <w:rsid w:val="00725ED7"/>
    <w:rsid w:val="00726418"/>
    <w:rsid w:val="00726C60"/>
    <w:rsid w:val="0072702F"/>
    <w:rsid w:val="0072715E"/>
    <w:rsid w:val="007273F5"/>
    <w:rsid w:val="00730017"/>
    <w:rsid w:val="007301D7"/>
    <w:rsid w:val="007305FA"/>
    <w:rsid w:val="007318D5"/>
    <w:rsid w:val="00732028"/>
    <w:rsid w:val="00732517"/>
    <w:rsid w:val="007329F7"/>
    <w:rsid w:val="007330A8"/>
    <w:rsid w:val="007344EB"/>
    <w:rsid w:val="00734615"/>
    <w:rsid w:val="00735164"/>
    <w:rsid w:val="00735577"/>
    <w:rsid w:val="00735ADD"/>
    <w:rsid w:val="00735BC7"/>
    <w:rsid w:val="00735FEF"/>
    <w:rsid w:val="00736EAB"/>
    <w:rsid w:val="00737038"/>
    <w:rsid w:val="007370D0"/>
    <w:rsid w:val="00737102"/>
    <w:rsid w:val="007376BB"/>
    <w:rsid w:val="007379D0"/>
    <w:rsid w:val="00737A4B"/>
    <w:rsid w:val="0074081F"/>
    <w:rsid w:val="00740F9C"/>
    <w:rsid w:val="007413E5"/>
    <w:rsid w:val="00741663"/>
    <w:rsid w:val="00741D1E"/>
    <w:rsid w:val="00741FBC"/>
    <w:rsid w:val="0074229F"/>
    <w:rsid w:val="0074266B"/>
    <w:rsid w:val="00742FCD"/>
    <w:rsid w:val="00743661"/>
    <w:rsid w:val="0074374A"/>
    <w:rsid w:val="007448AB"/>
    <w:rsid w:val="00744F5A"/>
    <w:rsid w:val="00745418"/>
    <w:rsid w:val="00745629"/>
    <w:rsid w:val="0074647B"/>
    <w:rsid w:val="007474B8"/>
    <w:rsid w:val="007477E2"/>
    <w:rsid w:val="00747AA2"/>
    <w:rsid w:val="00747EA0"/>
    <w:rsid w:val="00750D2C"/>
    <w:rsid w:val="00750D81"/>
    <w:rsid w:val="00751964"/>
    <w:rsid w:val="007522D5"/>
    <w:rsid w:val="007524E3"/>
    <w:rsid w:val="0075278F"/>
    <w:rsid w:val="007527CC"/>
    <w:rsid w:val="007535B1"/>
    <w:rsid w:val="0075372E"/>
    <w:rsid w:val="0075408F"/>
    <w:rsid w:val="0075451E"/>
    <w:rsid w:val="00754994"/>
    <w:rsid w:val="00754B3E"/>
    <w:rsid w:val="00755066"/>
    <w:rsid w:val="0075510B"/>
    <w:rsid w:val="00755DF9"/>
    <w:rsid w:val="007561E2"/>
    <w:rsid w:val="007563B0"/>
    <w:rsid w:val="0075660F"/>
    <w:rsid w:val="007573B7"/>
    <w:rsid w:val="00757E99"/>
    <w:rsid w:val="00757FD6"/>
    <w:rsid w:val="00760258"/>
    <w:rsid w:val="007602D6"/>
    <w:rsid w:val="00761370"/>
    <w:rsid w:val="007630F1"/>
    <w:rsid w:val="007632CB"/>
    <w:rsid w:val="00763F76"/>
    <w:rsid w:val="007642A5"/>
    <w:rsid w:val="00764656"/>
    <w:rsid w:val="00764AE1"/>
    <w:rsid w:val="00764B43"/>
    <w:rsid w:val="00764F9A"/>
    <w:rsid w:val="0076559E"/>
    <w:rsid w:val="007656B4"/>
    <w:rsid w:val="0076577B"/>
    <w:rsid w:val="0076628E"/>
    <w:rsid w:val="00766431"/>
    <w:rsid w:val="007668D4"/>
    <w:rsid w:val="0076715B"/>
    <w:rsid w:val="00767212"/>
    <w:rsid w:val="00767341"/>
    <w:rsid w:val="007679F8"/>
    <w:rsid w:val="00767C94"/>
    <w:rsid w:val="007709B1"/>
    <w:rsid w:val="00770A6B"/>
    <w:rsid w:val="00771677"/>
    <w:rsid w:val="00771E6A"/>
    <w:rsid w:val="00772803"/>
    <w:rsid w:val="00772A61"/>
    <w:rsid w:val="00773332"/>
    <w:rsid w:val="00773393"/>
    <w:rsid w:val="007737FD"/>
    <w:rsid w:val="007740D3"/>
    <w:rsid w:val="007746E5"/>
    <w:rsid w:val="00774837"/>
    <w:rsid w:val="00775DA5"/>
    <w:rsid w:val="00776385"/>
    <w:rsid w:val="0077664D"/>
    <w:rsid w:val="00776E9C"/>
    <w:rsid w:val="007777FD"/>
    <w:rsid w:val="00777859"/>
    <w:rsid w:val="00777DB0"/>
    <w:rsid w:val="007804D4"/>
    <w:rsid w:val="007806CA"/>
    <w:rsid w:val="00781FF2"/>
    <w:rsid w:val="00782E94"/>
    <w:rsid w:val="0078396F"/>
    <w:rsid w:val="00783AD9"/>
    <w:rsid w:val="00783B9B"/>
    <w:rsid w:val="00784057"/>
    <w:rsid w:val="0078407F"/>
    <w:rsid w:val="00784F6E"/>
    <w:rsid w:val="00785D0C"/>
    <w:rsid w:val="00785D2C"/>
    <w:rsid w:val="00785ED3"/>
    <w:rsid w:val="00785F7B"/>
    <w:rsid w:val="00786737"/>
    <w:rsid w:val="00786B01"/>
    <w:rsid w:val="00787131"/>
    <w:rsid w:val="00790037"/>
    <w:rsid w:val="00790139"/>
    <w:rsid w:val="007902B1"/>
    <w:rsid w:val="00790711"/>
    <w:rsid w:val="007911F0"/>
    <w:rsid w:val="0079230A"/>
    <w:rsid w:val="0079242B"/>
    <w:rsid w:val="007924D9"/>
    <w:rsid w:val="007937D1"/>
    <w:rsid w:val="00794319"/>
    <w:rsid w:val="00794615"/>
    <w:rsid w:val="007947A5"/>
    <w:rsid w:val="00794F70"/>
    <w:rsid w:val="00794FC8"/>
    <w:rsid w:val="0079507D"/>
    <w:rsid w:val="00795495"/>
    <w:rsid w:val="00795A0B"/>
    <w:rsid w:val="007964EC"/>
    <w:rsid w:val="00796CD3"/>
    <w:rsid w:val="00796D90"/>
    <w:rsid w:val="00796E3A"/>
    <w:rsid w:val="00797DD0"/>
    <w:rsid w:val="00797E5A"/>
    <w:rsid w:val="007A00AC"/>
    <w:rsid w:val="007A0362"/>
    <w:rsid w:val="007A195C"/>
    <w:rsid w:val="007A2152"/>
    <w:rsid w:val="007A2C74"/>
    <w:rsid w:val="007A3139"/>
    <w:rsid w:val="007A32B1"/>
    <w:rsid w:val="007A34B5"/>
    <w:rsid w:val="007A3A5D"/>
    <w:rsid w:val="007A3BF4"/>
    <w:rsid w:val="007A4700"/>
    <w:rsid w:val="007A53D7"/>
    <w:rsid w:val="007A5605"/>
    <w:rsid w:val="007A5CF3"/>
    <w:rsid w:val="007A6224"/>
    <w:rsid w:val="007A681C"/>
    <w:rsid w:val="007A6FA8"/>
    <w:rsid w:val="007A77DD"/>
    <w:rsid w:val="007B0673"/>
    <w:rsid w:val="007B075E"/>
    <w:rsid w:val="007B07C1"/>
    <w:rsid w:val="007B089C"/>
    <w:rsid w:val="007B130B"/>
    <w:rsid w:val="007B16B6"/>
    <w:rsid w:val="007B3829"/>
    <w:rsid w:val="007B3F31"/>
    <w:rsid w:val="007B4894"/>
    <w:rsid w:val="007B4AC3"/>
    <w:rsid w:val="007B5317"/>
    <w:rsid w:val="007B58AC"/>
    <w:rsid w:val="007B5BD3"/>
    <w:rsid w:val="007B60A9"/>
    <w:rsid w:val="007B626E"/>
    <w:rsid w:val="007B668B"/>
    <w:rsid w:val="007B674D"/>
    <w:rsid w:val="007B6C4D"/>
    <w:rsid w:val="007B7208"/>
    <w:rsid w:val="007C0DFD"/>
    <w:rsid w:val="007C1050"/>
    <w:rsid w:val="007C1437"/>
    <w:rsid w:val="007C1CEC"/>
    <w:rsid w:val="007C1CF8"/>
    <w:rsid w:val="007C1E01"/>
    <w:rsid w:val="007C26C2"/>
    <w:rsid w:val="007C28DC"/>
    <w:rsid w:val="007C2AB4"/>
    <w:rsid w:val="007C31EB"/>
    <w:rsid w:val="007C45CB"/>
    <w:rsid w:val="007C4C15"/>
    <w:rsid w:val="007C5204"/>
    <w:rsid w:val="007C5455"/>
    <w:rsid w:val="007C5FFA"/>
    <w:rsid w:val="007C7B6A"/>
    <w:rsid w:val="007C7B6E"/>
    <w:rsid w:val="007C7BCE"/>
    <w:rsid w:val="007C7BF7"/>
    <w:rsid w:val="007C7DF9"/>
    <w:rsid w:val="007D0E8D"/>
    <w:rsid w:val="007D175C"/>
    <w:rsid w:val="007D2B0E"/>
    <w:rsid w:val="007D37D0"/>
    <w:rsid w:val="007D3894"/>
    <w:rsid w:val="007D3C17"/>
    <w:rsid w:val="007D3C61"/>
    <w:rsid w:val="007D3CEC"/>
    <w:rsid w:val="007D3D67"/>
    <w:rsid w:val="007D3F4D"/>
    <w:rsid w:val="007D45F1"/>
    <w:rsid w:val="007D4990"/>
    <w:rsid w:val="007D4F86"/>
    <w:rsid w:val="007D53CF"/>
    <w:rsid w:val="007D5469"/>
    <w:rsid w:val="007D5FE9"/>
    <w:rsid w:val="007D6035"/>
    <w:rsid w:val="007D7154"/>
    <w:rsid w:val="007D71C9"/>
    <w:rsid w:val="007D787A"/>
    <w:rsid w:val="007D7C9E"/>
    <w:rsid w:val="007D7F51"/>
    <w:rsid w:val="007E02BA"/>
    <w:rsid w:val="007E0559"/>
    <w:rsid w:val="007E05FB"/>
    <w:rsid w:val="007E0CD8"/>
    <w:rsid w:val="007E144D"/>
    <w:rsid w:val="007E2465"/>
    <w:rsid w:val="007E270E"/>
    <w:rsid w:val="007E3323"/>
    <w:rsid w:val="007E395D"/>
    <w:rsid w:val="007E3C37"/>
    <w:rsid w:val="007E4094"/>
    <w:rsid w:val="007E4D24"/>
    <w:rsid w:val="007E4FF3"/>
    <w:rsid w:val="007E52E5"/>
    <w:rsid w:val="007E5871"/>
    <w:rsid w:val="007E5915"/>
    <w:rsid w:val="007E6207"/>
    <w:rsid w:val="007E62A2"/>
    <w:rsid w:val="007E69DC"/>
    <w:rsid w:val="007F0099"/>
    <w:rsid w:val="007F0327"/>
    <w:rsid w:val="007F04DF"/>
    <w:rsid w:val="007F070C"/>
    <w:rsid w:val="007F0DBF"/>
    <w:rsid w:val="007F0E28"/>
    <w:rsid w:val="007F0ED0"/>
    <w:rsid w:val="007F0ED7"/>
    <w:rsid w:val="007F0F00"/>
    <w:rsid w:val="007F17A9"/>
    <w:rsid w:val="007F234A"/>
    <w:rsid w:val="007F247C"/>
    <w:rsid w:val="007F2F3B"/>
    <w:rsid w:val="007F33D5"/>
    <w:rsid w:val="007F345B"/>
    <w:rsid w:val="007F4022"/>
    <w:rsid w:val="007F4665"/>
    <w:rsid w:val="007F4A30"/>
    <w:rsid w:val="007F4C21"/>
    <w:rsid w:val="007F5504"/>
    <w:rsid w:val="007F55C3"/>
    <w:rsid w:val="007F6C79"/>
    <w:rsid w:val="007F6DBD"/>
    <w:rsid w:val="007F6E33"/>
    <w:rsid w:val="007F71DF"/>
    <w:rsid w:val="007F77E1"/>
    <w:rsid w:val="007F7A74"/>
    <w:rsid w:val="007F7B19"/>
    <w:rsid w:val="007F7C2D"/>
    <w:rsid w:val="007F7D31"/>
    <w:rsid w:val="007F7DFB"/>
    <w:rsid w:val="007F7F2A"/>
    <w:rsid w:val="008006E2"/>
    <w:rsid w:val="00800DEE"/>
    <w:rsid w:val="00801032"/>
    <w:rsid w:val="00801CE6"/>
    <w:rsid w:val="00803BB5"/>
    <w:rsid w:val="0080487F"/>
    <w:rsid w:val="008049AF"/>
    <w:rsid w:val="008049B4"/>
    <w:rsid w:val="00805812"/>
    <w:rsid w:val="00805EF5"/>
    <w:rsid w:val="008063A7"/>
    <w:rsid w:val="00806D8A"/>
    <w:rsid w:val="008073C8"/>
    <w:rsid w:val="008076BA"/>
    <w:rsid w:val="00810339"/>
    <w:rsid w:val="00810405"/>
    <w:rsid w:val="008107E7"/>
    <w:rsid w:val="00811202"/>
    <w:rsid w:val="00811B6B"/>
    <w:rsid w:val="00811E9E"/>
    <w:rsid w:val="0081298A"/>
    <w:rsid w:val="008129E4"/>
    <w:rsid w:val="00813BF9"/>
    <w:rsid w:val="00814F3F"/>
    <w:rsid w:val="00815819"/>
    <w:rsid w:val="00815B4D"/>
    <w:rsid w:val="008163F8"/>
    <w:rsid w:val="0081756D"/>
    <w:rsid w:val="0081776F"/>
    <w:rsid w:val="008179E0"/>
    <w:rsid w:val="00817FE2"/>
    <w:rsid w:val="00820291"/>
    <w:rsid w:val="00820AE6"/>
    <w:rsid w:val="00820B0B"/>
    <w:rsid w:val="008218F6"/>
    <w:rsid w:val="00821A0E"/>
    <w:rsid w:val="00823827"/>
    <w:rsid w:val="008238B5"/>
    <w:rsid w:val="0082459B"/>
    <w:rsid w:val="00824E46"/>
    <w:rsid w:val="00824F58"/>
    <w:rsid w:val="00825855"/>
    <w:rsid w:val="008258EC"/>
    <w:rsid w:val="00825D20"/>
    <w:rsid w:val="00826263"/>
    <w:rsid w:val="0082712E"/>
    <w:rsid w:val="0082778E"/>
    <w:rsid w:val="00827977"/>
    <w:rsid w:val="00827A41"/>
    <w:rsid w:val="00827E13"/>
    <w:rsid w:val="0083008A"/>
    <w:rsid w:val="008306C1"/>
    <w:rsid w:val="008307C5"/>
    <w:rsid w:val="008308E3"/>
    <w:rsid w:val="00830AC0"/>
    <w:rsid w:val="00830E02"/>
    <w:rsid w:val="00830FFF"/>
    <w:rsid w:val="00831210"/>
    <w:rsid w:val="00831ADB"/>
    <w:rsid w:val="0083245A"/>
    <w:rsid w:val="00832EDC"/>
    <w:rsid w:val="00833076"/>
    <w:rsid w:val="00833346"/>
    <w:rsid w:val="0083379C"/>
    <w:rsid w:val="0083426B"/>
    <w:rsid w:val="008343B9"/>
    <w:rsid w:val="00834559"/>
    <w:rsid w:val="008347F1"/>
    <w:rsid w:val="00835826"/>
    <w:rsid w:val="00835EE1"/>
    <w:rsid w:val="008361EF"/>
    <w:rsid w:val="00837339"/>
    <w:rsid w:val="0083759D"/>
    <w:rsid w:val="008376C7"/>
    <w:rsid w:val="0083790C"/>
    <w:rsid w:val="00837BBF"/>
    <w:rsid w:val="008408C2"/>
    <w:rsid w:val="00840933"/>
    <w:rsid w:val="00840E8E"/>
    <w:rsid w:val="0084117E"/>
    <w:rsid w:val="008413F1"/>
    <w:rsid w:val="008414E4"/>
    <w:rsid w:val="00841E3E"/>
    <w:rsid w:val="00842381"/>
    <w:rsid w:val="0084249E"/>
    <w:rsid w:val="008428E0"/>
    <w:rsid w:val="00843323"/>
    <w:rsid w:val="00843F56"/>
    <w:rsid w:val="00845085"/>
    <w:rsid w:val="0084517C"/>
    <w:rsid w:val="008455CD"/>
    <w:rsid w:val="008456D9"/>
    <w:rsid w:val="00845ACD"/>
    <w:rsid w:val="0084613D"/>
    <w:rsid w:val="008462E5"/>
    <w:rsid w:val="0084632D"/>
    <w:rsid w:val="00846389"/>
    <w:rsid w:val="008465D4"/>
    <w:rsid w:val="008469B4"/>
    <w:rsid w:val="00846E4E"/>
    <w:rsid w:val="008470D8"/>
    <w:rsid w:val="008472BA"/>
    <w:rsid w:val="0084797B"/>
    <w:rsid w:val="00847AB5"/>
    <w:rsid w:val="00850366"/>
    <w:rsid w:val="008505FA"/>
    <w:rsid w:val="00850AD4"/>
    <w:rsid w:val="00850E38"/>
    <w:rsid w:val="00851252"/>
    <w:rsid w:val="00851738"/>
    <w:rsid w:val="008517C4"/>
    <w:rsid w:val="00852D5B"/>
    <w:rsid w:val="00852F9A"/>
    <w:rsid w:val="008531D1"/>
    <w:rsid w:val="00853989"/>
    <w:rsid w:val="00853F1A"/>
    <w:rsid w:val="0085419A"/>
    <w:rsid w:val="00854595"/>
    <w:rsid w:val="00854867"/>
    <w:rsid w:val="00855135"/>
    <w:rsid w:val="00855478"/>
    <w:rsid w:val="0085566D"/>
    <w:rsid w:val="008556D4"/>
    <w:rsid w:val="00855784"/>
    <w:rsid w:val="00855EA7"/>
    <w:rsid w:val="008563FC"/>
    <w:rsid w:val="0085698A"/>
    <w:rsid w:val="00856E89"/>
    <w:rsid w:val="0085709D"/>
    <w:rsid w:val="00860115"/>
    <w:rsid w:val="00861330"/>
    <w:rsid w:val="0086136B"/>
    <w:rsid w:val="0086153D"/>
    <w:rsid w:val="0086187F"/>
    <w:rsid w:val="00861EA1"/>
    <w:rsid w:val="00862847"/>
    <w:rsid w:val="008633BA"/>
    <w:rsid w:val="00863A8D"/>
    <w:rsid w:val="00863AA7"/>
    <w:rsid w:val="00863BD6"/>
    <w:rsid w:val="00863F2B"/>
    <w:rsid w:val="00864AE1"/>
    <w:rsid w:val="00866C29"/>
    <w:rsid w:val="008671A9"/>
    <w:rsid w:val="00867351"/>
    <w:rsid w:val="00867F5C"/>
    <w:rsid w:val="00870C35"/>
    <w:rsid w:val="008711AF"/>
    <w:rsid w:val="0087128F"/>
    <w:rsid w:val="00871550"/>
    <w:rsid w:val="008717AC"/>
    <w:rsid w:val="00871BE9"/>
    <w:rsid w:val="00871C29"/>
    <w:rsid w:val="00873899"/>
    <w:rsid w:val="00873927"/>
    <w:rsid w:val="00873AD6"/>
    <w:rsid w:val="00873CE3"/>
    <w:rsid w:val="008741DE"/>
    <w:rsid w:val="00875033"/>
    <w:rsid w:val="00875262"/>
    <w:rsid w:val="0087566C"/>
    <w:rsid w:val="00875BB3"/>
    <w:rsid w:val="00875DBA"/>
    <w:rsid w:val="008762EF"/>
    <w:rsid w:val="00876357"/>
    <w:rsid w:val="00876394"/>
    <w:rsid w:val="00876468"/>
    <w:rsid w:val="00876526"/>
    <w:rsid w:val="008767EC"/>
    <w:rsid w:val="00876AB2"/>
    <w:rsid w:val="00876BB3"/>
    <w:rsid w:val="00876E61"/>
    <w:rsid w:val="0087747A"/>
    <w:rsid w:val="00877C0C"/>
    <w:rsid w:val="00877FB2"/>
    <w:rsid w:val="00880055"/>
    <w:rsid w:val="0088096C"/>
    <w:rsid w:val="0088132D"/>
    <w:rsid w:val="008829BE"/>
    <w:rsid w:val="00882F8D"/>
    <w:rsid w:val="00883021"/>
    <w:rsid w:val="00883A72"/>
    <w:rsid w:val="00883ABF"/>
    <w:rsid w:val="00883C6D"/>
    <w:rsid w:val="00883EA2"/>
    <w:rsid w:val="00883F14"/>
    <w:rsid w:val="00884342"/>
    <w:rsid w:val="00884830"/>
    <w:rsid w:val="00884F08"/>
    <w:rsid w:val="0088665F"/>
    <w:rsid w:val="0088679D"/>
    <w:rsid w:val="008870D7"/>
    <w:rsid w:val="00890077"/>
    <w:rsid w:val="0089070D"/>
    <w:rsid w:val="00890711"/>
    <w:rsid w:val="00890736"/>
    <w:rsid w:val="008909D6"/>
    <w:rsid w:val="00891465"/>
    <w:rsid w:val="008916B1"/>
    <w:rsid w:val="00891D1D"/>
    <w:rsid w:val="00892667"/>
    <w:rsid w:val="0089278F"/>
    <w:rsid w:val="008929D5"/>
    <w:rsid w:val="00893807"/>
    <w:rsid w:val="0089380A"/>
    <w:rsid w:val="00893C0B"/>
    <w:rsid w:val="008942D0"/>
    <w:rsid w:val="008943D3"/>
    <w:rsid w:val="008943F7"/>
    <w:rsid w:val="00894782"/>
    <w:rsid w:val="00894B52"/>
    <w:rsid w:val="00894FBE"/>
    <w:rsid w:val="008953C3"/>
    <w:rsid w:val="00895487"/>
    <w:rsid w:val="00895828"/>
    <w:rsid w:val="008960A1"/>
    <w:rsid w:val="0089667C"/>
    <w:rsid w:val="008968E1"/>
    <w:rsid w:val="00896F37"/>
    <w:rsid w:val="0089776C"/>
    <w:rsid w:val="00897F67"/>
    <w:rsid w:val="008A0AB1"/>
    <w:rsid w:val="008A0DFA"/>
    <w:rsid w:val="008A1FA2"/>
    <w:rsid w:val="008A24DB"/>
    <w:rsid w:val="008A37C9"/>
    <w:rsid w:val="008A399A"/>
    <w:rsid w:val="008A3EFB"/>
    <w:rsid w:val="008A423C"/>
    <w:rsid w:val="008A43CF"/>
    <w:rsid w:val="008A4CC7"/>
    <w:rsid w:val="008A54D0"/>
    <w:rsid w:val="008A5A95"/>
    <w:rsid w:val="008A5AD3"/>
    <w:rsid w:val="008A5D46"/>
    <w:rsid w:val="008A66AD"/>
    <w:rsid w:val="008A74F4"/>
    <w:rsid w:val="008A7530"/>
    <w:rsid w:val="008A7BB5"/>
    <w:rsid w:val="008A7EDC"/>
    <w:rsid w:val="008B07C8"/>
    <w:rsid w:val="008B0B20"/>
    <w:rsid w:val="008B104E"/>
    <w:rsid w:val="008B16A3"/>
    <w:rsid w:val="008B1CCB"/>
    <w:rsid w:val="008B2044"/>
    <w:rsid w:val="008B26A8"/>
    <w:rsid w:val="008B27AD"/>
    <w:rsid w:val="008B3590"/>
    <w:rsid w:val="008B3733"/>
    <w:rsid w:val="008B391E"/>
    <w:rsid w:val="008B39AD"/>
    <w:rsid w:val="008B3A16"/>
    <w:rsid w:val="008B3DB5"/>
    <w:rsid w:val="008B5A03"/>
    <w:rsid w:val="008B5B7A"/>
    <w:rsid w:val="008B5CCD"/>
    <w:rsid w:val="008B5FDF"/>
    <w:rsid w:val="008B602E"/>
    <w:rsid w:val="008B6610"/>
    <w:rsid w:val="008B7C5B"/>
    <w:rsid w:val="008B7F35"/>
    <w:rsid w:val="008C086C"/>
    <w:rsid w:val="008C0CF6"/>
    <w:rsid w:val="008C1824"/>
    <w:rsid w:val="008C1ECD"/>
    <w:rsid w:val="008C3509"/>
    <w:rsid w:val="008C36A7"/>
    <w:rsid w:val="008C379D"/>
    <w:rsid w:val="008C3E32"/>
    <w:rsid w:val="008C3E95"/>
    <w:rsid w:val="008C41E0"/>
    <w:rsid w:val="008C52A6"/>
    <w:rsid w:val="008C5401"/>
    <w:rsid w:val="008C5999"/>
    <w:rsid w:val="008C5EB8"/>
    <w:rsid w:val="008C6A5D"/>
    <w:rsid w:val="008C6C55"/>
    <w:rsid w:val="008C7F7D"/>
    <w:rsid w:val="008D0383"/>
    <w:rsid w:val="008D0A54"/>
    <w:rsid w:val="008D1DC1"/>
    <w:rsid w:val="008D201B"/>
    <w:rsid w:val="008D211D"/>
    <w:rsid w:val="008D310B"/>
    <w:rsid w:val="008D33D6"/>
    <w:rsid w:val="008D3653"/>
    <w:rsid w:val="008D36EB"/>
    <w:rsid w:val="008D3810"/>
    <w:rsid w:val="008D39C0"/>
    <w:rsid w:val="008D46AD"/>
    <w:rsid w:val="008D4758"/>
    <w:rsid w:val="008D4E88"/>
    <w:rsid w:val="008D4EBB"/>
    <w:rsid w:val="008D50A5"/>
    <w:rsid w:val="008D50DC"/>
    <w:rsid w:val="008D5808"/>
    <w:rsid w:val="008D5D24"/>
    <w:rsid w:val="008D6063"/>
    <w:rsid w:val="008D6FFF"/>
    <w:rsid w:val="008D76B2"/>
    <w:rsid w:val="008D7B8F"/>
    <w:rsid w:val="008E0023"/>
    <w:rsid w:val="008E0D46"/>
    <w:rsid w:val="008E1B8A"/>
    <w:rsid w:val="008E237D"/>
    <w:rsid w:val="008E26F9"/>
    <w:rsid w:val="008E2784"/>
    <w:rsid w:val="008E328F"/>
    <w:rsid w:val="008E3344"/>
    <w:rsid w:val="008E349A"/>
    <w:rsid w:val="008E3DD5"/>
    <w:rsid w:val="008E3F2D"/>
    <w:rsid w:val="008E400E"/>
    <w:rsid w:val="008E4091"/>
    <w:rsid w:val="008E453D"/>
    <w:rsid w:val="008E588B"/>
    <w:rsid w:val="008E5A04"/>
    <w:rsid w:val="008E5AD1"/>
    <w:rsid w:val="008E621B"/>
    <w:rsid w:val="008E670E"/>
    <w:rsid w:val="008E68D0"/>
    <w:rsid w:val="008E6A72"/>
    <w:rsid w:val="008E6D91"/>
    <w:rsid w:val="008E714D"/>
    <w:rsid w:val="008E71B0"/>
    <w:rsid w:val="008E7A93"/>
    <w:rsid w:val="008E7CDD"/>
    <w:rsid w:val="008F019C"/>
    <w:rsid w:val="008F0380"/>
    <w:rsid w:val="008F174C"/>
    <w:rsid w:val="008F1B8F"/>
    <w:rsid w:val="008F1FCC"/>
    <w:rsid w:val="008F2918"/>
    <w:rsid w:val="008F2986"/>
    <w:rsid w:val="008F2DFA"/>
    <w:rsid w:val="008F2E22"/>
    <w:rsid w:val="008F2F72"/>
    <w:rsid w:val="008F31BD"/>
    <w:rsid w:val="008F3340"/>
    <w:rsid w:val="008F3657"/>
    <w:rsid w:val="008F3ABA"/>
    <w:rsid w:val="008F3B24"/>
    <w:rsid w:val="008F401F"/>
    <w:rsid w:val="008F4354"/>
    <w:rsid w:val="008F5594"/>
    <w:rsid w:val="008F580C"/>
    <w:rsid w:val="008F611A"/>
    <w:rsid w:val="008F6417"/>
    <w:rsid w:val="008F6C31"/>
    <w:rsid w:val="008F6E93"/>
    <w:rsid w:val="008F6EB3"/>
    <w:rsid w:val="008F7A9C"/>
    <w:rsid w:val="008F7F71"/>
    <w:rsid w:val="00900A5A"/>
    <w:rsid w:val="00900DF6"/>
    <w:rsid w:val="0090144C"/>
    <w:rsid w:val="00901729"/>
    <w:rsid w:val="009018F6"/>
    <w:rsid w:val="00901A6F"/>
    <w:rsid w:val="00901B05"/>
    <w:rsid w:val="00901F17"/>
    <w:rsid w:val="00902BE2"/>
    <w:rsid w:val="00903269"/>
    <w:rsid w:val="00903A0B"/>
    <w:rsid w:val="00904485"/>
    <w:rsid w:val="009045F5"/>
    <w:rsid w:val="00904BB9"/>
    <w:rsid w:val="00905565"/>
    <w:rsid w:val="00905F49"/>
    <w:rsid w:val="00907038"/>
    <w:rsid w:val="009071DE"/>
    <w:rsid w:val="009076A7"/>
    <w:rsid w:val="00907B4E"/>
    <w:rsid w:val="00910993"/>
    <w:rsid w:val="00910CED"/>
    <w:rsid w:val="00911023"/>
    <w:rsid w:val="00911CC9"/>
    <w:rsid w:val="00911E0F"/>
    <w:rsid w:val="00912603"/>
    <w:rsid w:val="00913129"/>
    <w:rsid w:val="009131BA"/>
    <w:rsid w:val="00913889"/>
    <w:rsid w:val="009139F4"/>
    <w:rsid w:val="00913D94"/>
    <w:rsid w:val="0091419C"/>
    <w:rsid w:val="00914CFF"/>
    <w:rsid w:val="00914E6A"/>
    <w:rsid w:val="009162C3"/>
    <w:rsid w:val="0091698A"/>
    <w:rsid w:val="00916BC7"/>
    <w:rsid w:val="009172B3"/>
    <w:rsid w:val="009176C9"/>
    <w:rsid w:val="00917CED"/>
    <w:rsid w:val="00917D9A"/>
    <w:rsid w:val="00917FE2"/>
    <w:rsid w:val="00917FFD"/>
    <w:rsid w:val="00920906"/>
    <w:rsid w:val="00920D45"/>
    <w:rsid w:val="00920E3B"/>
    <w:rsid w:val="009213C3"/>
    <w:rsid w:val="009214A0"/>
    <w:rsid w:val="0092183B"/>
    <w:rsid w:val="00921B8D"/>
    <w:rsid w:val="009223EC"/>
    <w:rsid w:val="00923EF5"/>
    <w:rsid w:val="0092489F"/>
    <w:rsid w:val="00924942"/>
    <w:rsid w:val="00924A54"/>
    <w:rsid w:val="00925248"/>
    <w:rsid w:val="00925BAD"/>
    <w:rsid w:val="0092610A"/>
    <w:rsid w:val="009272EE"/>
    <w:rsid w:val="009274E3"/>
    <w:rsid w:val="00927577"/>
    <w:rsid w:val="00927B90"/>
    <w:rsid w:val="00930125"/>
    <w:rsid w:val="009304C6"/>
    <w:rsid w:val="009308B7"/>
    <w:rsid w:val="00931140"/>
    <w:rsid w:val="0093176E"/>
    <w:rsid w:val="00931B6C"/>
    <w:rsid w:val="00932589"/>
    <w:rsid w:val="00932D34"/>
    <w:rsid w:val="00933746"/>
    <w:rsid w:val="009337A2"/>
    <w:rsid w:val="00933D56"/>
    <w:rsid w:val="009340D4"/>
    <w:rsid w:val="009349F6"/>
    <w:rsid w:val="00934D80"/>
    <w:rsid w:val="00934E7F"/>
    <w:rsid w:val="00935612"/>
    <w:rsid w:val="00936AFB"/>
    <w:rsid w:val="00936BF7"/>
    <w:rsid w:val="00937219"/>
    <w:rsid w:val="00937589"/>
    <w:rsid w:val="009375BA"/>
    <w:rsid w:val="009376D8"/>
    <w:rsid w:val="0093776C"/>
    <w:rsid w:val="00937B4D"/>
    <w:rsid w:val="00937EA8"/>
    <w:rsid w:val="00937FCD"/>
    <w:rsid w:val="00940EC7"/>
    <w:rsid w:val="009418DD"/>
    <w:rsid w:val="00941B22"/>
    <w:rsid w:val="00941FCC"/>
    <w:rsid w:val="009424B7"/>
    <w:rsid w:val="00942786"/>
    <w:rsid w:val="009437F3"/>
    <w:rsid w:val="00943C1F"/>
    <w:rsid w:val="00944032"/>
    <w:rsid w:val="00944B7B"/>
    <w:rsid w:val="00944BFB"/>
    <w:rsid w:val="00944DA0"/>
    <w:rsid w:val="0094561D"/>
    <w:rsid w:val="00945D90"/>
    <w:rsid w:val="00945EC4"/>
    <w:rsid w:val="009461BF"/>
    <w:rsid w:val="009467FE"/>
    <w:rsid w:val="00946B1F"/>
    <w:rsid w:val="00946FB8"/>
    <w:rsid w:val="00950326"/>
    <w:rsid w:val="00950A33"/>
    <w:rsid w:val="00950BE5"/>
    <w:rsid w:val="009510BF"/>
    <w:rsid w:val="009516DA"/>
    <w:rsid w:val="0095230F"/>
    <w:rsid w:val="00952991"/>
    <w:rsid w:val="00952B2B"/>
    <w:rsid w:val="00952CC4"/>
    <w:rsid w:val="00952DC3"/>
    <w:rsid w:val="00953978"/>
    <w:rsid w:val="009539F0"/>
    <w:rsid w:val="00953AA8"/>
    <w:rsid w:val="00953F88"/>
    <w:rsid w:val="0095416B"/>
    <w:rsid w:val="0095441E"/>
    <w:rsid w:val="00954C6E"/>
    <w:rsid w:val="00955133"/>
    <w:rsid w:val="00955A72"/>
    <w:rsid w:val="00956468"/>
    <w:rsid w:val="009575A7"/>
    <w:rsid w:val="00957624"/>
    <w:rsid w:val="00957898"/>
    <w:rsid w:val="009579DC"/>
    <w:rsid w:val="0096009F"/>
    <w:rsid w:val="00960468"/>
    <w:rsid w:val="009607CF"/>
    <w:rsid w:val="00962239"/>
    <w:rsid w:val="00962F9C"/>
    <w:rsid w:val="00964481"/>
    <w:rsid w:val="00964CF1"/>
    <w:rsid w:val="009650FE"/>
    <w:rsid w:val="009657B1"/>
    <w:rsid w:val="00965C20"/>
    <w:rsid w:val="00966C07"/>
    <w:rsid w:val="00966C26"/>
    <w:rsid w:val="00966CC7"/>
    <w:rsid w:val="009675BD"/>
    <w:rsid w:val="009676C9"/>
    <w:rsid w:val="009677E2"/>
    <w:rsid w:val="00970376"/>
    <w:rsid w:val="00970614"/>
    <w:rsid w:val="00971377"/>
    <w:rsid w:val="00971459"/>
    <w:rsid w:val="00971C09"/>
    <w:rsid w:val="009722C1"/>
    <w:rsid w:val="009724BF"/>
    <w:rsid w:val="00972621"/>
    <w:rsid w:val="00972D0B"/>
    <w:rsid w:val="00972D68"/>
    <w:rsid w:val="00973113"/>
    <w:rsid w:val="00973341"/>
    <w:rsid w:val="00974070"/>
    <w:rsid w:val="00974B8E"/>
    <w:rsid w:val="00974D64"/>
    <w:rsid w:val="00975401"/>
    <w:rsid w:val="009765BE"/>
    <w:rsid w:val="009769D3"/>
    <w:rsid w:val="00976D6D"/>
    <w:rsid w:val="00976DBF"/>
    <w:rsid w:val="00976DCF"/>
    <w:rsid w:val="009772B6"/>
    <w:rsid w:val="0097744F"/>
    <w:rsid w:val="00977B8A"/>
    <w:rsid w:val="0098009B"/>
    <w:rsid w:val="00981BE3"/>
    <w:rsid w:val="00981FEA"/>
    <w:rsid w:val="0098210C"/>
    <w:rsid w:val="00982623"/>
    <w:rsid w:val="009837B0"/>
    <w:rsid w:val="00983F3E"/>
    <w:rsid w:val="00984094"/>
    <w:rsid w:val="00984286"/>
    <w:rsid w:val="00984BA0"/>
    <w:rsid w:val="00984D59"/>
    <w:rsid w:val="009854C4"/>
    <w:rsid w:val="009863E2"/>
    <w:rsid w:val="009864DE"/>
    <w:rsid w:val="00986519"/>
    <w:rsid w:val="00986534"/>
    <w:rsid w:val="00986B41"/>
    <w:rsid w:val="00986EFA"/>
    <w:rsid w:val="00986F28"/>
    <w:rsid w:val="00987014"/>
    <w:rsid w:val="00987213"/>
    <w:rsid w:val="009873DE"/>
    <w:rsid w:val="009876F7"/>
    <w:rsid w:val="00987A1A"/>
    <w:rsid w:val="0099001F"/>
    <w:rsid w:val="00990091"/>
    <w:rsid w:val="0099210E"/>
    <w:rsid w:val="009924C1"/>
    <w:rsid w:val="009924CF"/>
    <w:rsid w:val="00992ED8"/>
    <w:rsid w:val="009932BB"/>
    <w:rsid w:val="0099377C"/>
    <w:rsid w:val="00993996"/>
    <w:rsid w:val="00993BE7"/>
    <w:rsid w:val="00993E0C"/>
    <w:rsid w:val="0099426B"/>
    <w:rsid w:val="0099472E"/>
    <w:rsid w:val="009948A7"/>
    <w:rsid w:val="00994AC9"/>
    <w:rsid w:val="00994D33"/>
    <w:rsid w:val="00994FA7"/>
    <w:rsid w:val="0099593C"/>
    <w:rsid w:val="00996B8F"/>
    <w:rsid w:val="00996DAD"/>
    <w:rsid w:val="00996DFE"/>
    <w:rsid w:val="009971E8"/>
    <w:rsid w:val="009976F4"/>
    <w:rsid w:val="0099775A"/>
    <w:rsid w:val="009978F7"/>
    <w:rsid w:val="00997EC3"/>
    <w:rsid w:val="009A0197"/>
    <w:rsid w:val="009A054A"/>
    <w:rsid w:val="009A1323"/>
    <w:rsid w:val="009A19A2"/>
    <w:rsid w:val="009A1A94"/>
    <w:rsid w:val="009A21A2"/>
    <w:rsid w:val="009A26F7"/>
    <w:rsid w:val="009A2FAE"/>
    <w:rsid w:val="009A3044"/>
    <w:rsid w:val="009A3218"/>
    <w:rsid w:val="009A32A3"/>
    <w:rsid w:val="009A356F"/>
    <w:rsid w:val="009A35D3"/>
    <w:rsid w:val="009A40ED"/>
    <w:rsid w:val="009A4858"/>
    <w:rsid w:val="009A4AA5"/>
    <w:rsid w:val="009A54AE"/>
    <w:rsid w:val="009A6163"/>
    <w:rsid w:val="009A66D1"/>
    <w:rsid w:val="009A6AF1"/>
    <w:rsid w:val="009A7177"/>
    <w:rsid w:val="009A7453"/>
    <w:rsid w:val="009A7C7F"/>
    <w:rsid w:val="009B02E4"/>
    <w:rsid w:val="009B0340"/>
    <w:rsid w:val="009B0345"/>
    <w:rsid w:val="009B0388"/>
    <w:rsid w:val="009B0C26"/>
    <w:rsid w:val="009B177F"/>
    <w:rsid w:val="009B1CBC"/>
    <w:rsid w:val="009B22E8"/>
    <w:rsid w:val="009B257C"/>
    <w:rsid w:val="009B2C09"/>
    <w:rsid w:val="009B2EB6"/>
    <w:rsid w:val="009B3CBF"/>
    <w:rsid w:val="009B461F"/>
    <w:rsid w:val="009B5157"/>
    <w:rsid w:val="009B516A"/>
    <w:rsid w:val="009B53B9"/>
    <w:rsid w:val="009B53E1"/>
    <w:rsid w:val="009B583C"/>
    <w:rsid w:val="009B61C2"/>
    <w:rsid w:val="009B61C4"/>
    <w:rsid w:val="009B74DD"/>
    <w:rsid w:val="009B75AF"/>
    <w:rsid w:val="009B786C"/>
    <w:rsid w:val="009B7FCC"/>
    <w:rsid w:val="009C0BF8"/>
    <w:rsid w:val="009C0CC7"/>
    <w:rsid w:val="009C0E3F"/>
    <w:rsid w:val="009C1262"/>
    <w:rsid w:val="009C1332"/>
    <w:rsid w:val="009C1607"/>
    <w:rsid w:val="009C190F"/>
    <w:rsid w:val="009C1953"/>
    <w:rsid w:val="009C1D09"/>
    <w:rsid w:val="009C2D54"/>
    <w:rsid w:val="009C3730"/>
    <w:rsid w:val="009C3D36"/>
    <w:rsid w:val="009C4AC8"/>
    <w:rsid w:val="009C508B"/>
    <w:rsid w:val="009C5094"/>
    <w:rsid w:val="009C5789"/>
    <w:rsid w:val="009C57F8"/>
    <w:rsid w:val="009C5CB1"/>
    <w:rsid w:val="009C6536"/>
    <w:rsid w:val="009C6F2F"/>
    <w:rsid w:val="009C73A5"/>
    <w:rsid w:val="009D0016"/>
    <w:rsid w:val="009D0076"/>
    <w:rsid w:val="009D0468"/>
    <w:rsid w:val="009D35EA"/>
    <w:rsid w:val="009D383D"/>
    <w:rsid w:val="009D3994"/>
    <w:rsid w:val="009D3D09"/>
    <w:rsid w:val="009D4106"/>
    <w:rsid w:val="009D4230"/>
    <w:rsid w:val="009D560F"/>
    <w:rsid w:val="009D5DFC"/>
    <w:rsid w:val="009D5F67"/>
    <w:rsid w:val="009D62C8"/>
    <w:rsid w:val="009D6AB0"/>
    <w:rsid w:val="009D6C53"/>
    <w:rsid w:val="009D7028"/>
    <w:rsid w:val="009D77A5"/>
    <w:rsid w:val="009D7E1C"/>
    <w:rsid w:val="009E0234"/>
    <w:rsid w:val="009E0697"/>
    <w:rsid w:val="009E0A53"/>
    <w:rsid w:val="009E0CAF"/>
    <w:rsid w:val="009E1029"/>
    <w:rsid w:val="009E1708"/>
    <w:rsid w:val="009E177B"/>
    <w:rsid w:val="009E1A00"/>
    <w:rsid w:val="009E217B"/>
    <w:rsid w:val="009E2772"/>
    <w:rsid w:val="009E2EF7"/>
    <w:rsid w:val="009E2F1D"/>
    <w:rsid w:val="009E38A8"/>
    <w:rsid w:val="009E3BB9"/>
    <w:rsid w:val="009E41B9"/>
    <w:rsid w:val="009E4623"/>
    <w:rsid w:val="009E4FC5"/>
    <w:rsid w:val="009E5446"/>
    <w:rsid w:val="009E6027"/>
    <w:rsid w:val="009E6547"/>
    <w:rsid w:val="009E6EAC"/>
    <w:rsid w:val="009E6F84"/>
    <w:rsid w:val="009F03CC"/>
    <w:rsid w:val="009F0C1C"/>
    <w:rsid w:val="009F0ECB"/>
    <w:rsid w:val="009F0FA7"/>
    <w:rsid w:val="009F1BFC"/>
    <w:rsid w:val="009F226E"/>
    <w:rsid w:val="009F24E1"/>
    <w:rsid w:val="009F28CE"/>
    <w:rsid w:val="009F3D5C"/>
    <w:rsid w:val="009F49D3"/>
    <w:rsid w:val="009F4BF2"/>
    <w:rsid w:val="009F52E6"/>
    <w:rsid w:val="009F5F00"/>
    <w:rsid w:val="009F6201"/>
    <w:rsid w:val="009F62A2"/>
    <w:rsid w:val="00A0123F"/>
    <w:rsid w:val="00A01CC6"/>
    <w:rsid w:val="00A0222E"/>
    <w:rsid w:val="00A0251C"/>
    <w:rsid w:val="00A02AC7"/>
    <w:rsid w:val="00A0449B"/>
    <w:rsid w:val="00A04B4E"/>
    <w:rsid w:val="00A04EEA"/>
    <w:rsid w:val="00A0520A"/>
    <w:rsid w:val="00A05B40"/>
    <w:rsid w:val="00A06874"/>
    <w:rsid w:val="00A07A23"/>
    <w:rsid w:val="00A07B11"/>
    <w:rsid w:val="00A1065B"/>
    <w:rsid w:val="00A10CB7"/>
    <w:rsid w:val="00A1164C"/>
    <w:rsid w:val="00A12E1B"/>
    <w:rsid w:val="00A136A4"/>
    <w:rsid w:val="00A139E8"/>
    <w:rsid w:val="00A140EE"/>
    <w:rsid w:val="00A14715"/>
    <w:rsid w:val="00A154F8"/>
    <w:rsid w:val="00A15EC9"/>
    <w:rsid w:val="00A16344"/>
    <w:rsid w:val="00A16664"/>
    <w:rsid w:val="00A172D2"/>
    <w:rsid w:val="00A174E1"/>
    <w:rsid w:val="00A17784"/>
    <w:rsid w:val="00A17979"/>
    <w:rsid w:val="00A2013C"/>
    <w:rsid w:val="00A205EA"/>
    <w:rsid w:val="00A207E3"/>
    <w:rsid w:val="00A2090E"/>
    <w:rsid w:val="00A20BF9"/>
    <w:rsid w:val="00A20C38"/>
    <w:rsid w:val="00A214B1"/>
    <w:rsid w:val="00A2267F"/>
    <w:rsid w:val="00A24046"/>
    <w:rsid w:val="00A24DB3"/>
    <w:rsid w:val="00A262DA"/>
    <w:rsid w:val="00A277D7"/>
    <w:rsid w:val="00A27AED"/>
    <w:rsid w:val="00A304B8"/>
    <w:rsid w:val="00A30E19"/>
    <w:rsid w:val="00A31A49"/>
    <w:rsid w:val="00A31B72"/>
    <w:rsid w:val="00A32554"/>
    <w:rsid w:val="00A3261E"/>
    <w:rsid w:val="00A332FD"/>
    <w:rsid w:val="00A334AA"/>
    <w:rsid w:val="00A33D5B"/>
    <w:rsid w:val="00A34033"/>
    <w:rsid w:val="00A34467"/>
    <w:rsid w:val="00A3501E"/>
    <w:rsid w:val="00A357B7"/>
    <w:rsid w:val="00A36256"/>
    <w:rsid w:val="00A364DF"/>
    <w:rsid w:val="00A36DC2"/>
    <w:rsid w:val="00A36E7A"/>
    <w:rsid w:val="00A3715A"/>
    <w:rsid w:val="00A3725E"/>
    <w:rsid w:val="00A375F1"/>
    <w:rsid w:val="00A4066C"/>
    <w:rsid w:val="00A406D7"/>
    <w:rsid w:val="00A40B9B"/>
    <w:rsid w:val="00A41494"/>
    <w:rsid w:val="00A41690"/>
    <w:rsid w:val="00A41DBF"/>
    <w:rsid w:val="00A42546"/>
    <w:rsid w:val="00A43133"/>
    <w:rsid w:val="00A43498"/>
    <w:rsid w:val="00A44361"/>
    <w:rsid w:val="00A44803"/>
    <w:rsid w:val="00A4482F"/>
    <w:rsid w:val="00A44921"/>
    <w:rsid w:val="00A44BD9"/>
    <w:rsid w:val="00A44EED"/>
    <w:rsid w:val="00A44F2A"/>
    <w:rsid w:val="00A466FF"/>
    <w:rsid w:val="00A468A6"/>
    <w:rsid w:val="00A46DE7"/>
    <w:rsid w:val="00A47579"/>
    <w:rsid w:val="00A50061"/>
    <w:rsid w:val="00A50758"/>
    <w:rsid w:val="00A507B9"/>
    <w:rsid w:val="00A52B34"/>
    <w:rsid w:val="00A52B3F"/>
    <w:rsid w:val="00A537ED"/>
    <w:rsid w:val="00A53993"/>
    <w:rsid w:val="00A54551"/>
    <w:rsid w:val="00A54584"/>
    <w:rsid w:val="00A549B8"/>
    <w:rsid w:val="00A55D4A"/>
    <w:rsid w:val="00A56565"/>
    <w:rsid w:val="00A569C8"/>
    <w:rsid w:val="00A56F5A"/>
    <w:rsid w:val="00A57B39"/>
    <w:rsid w:val="00A57BF1"/>
    <w:rsid w:val="00A60A42"/>
    <w:rsid w:val="00A61F7F"/>
    <w:rsid w:val="00A62C61"/>
    <w:rsid w:val="00A6318E"/>
    <w:rsid w:val="00A63A6E"/>
    <w:rsid w:val="00A63DCB"/>
    <w:rsid w:val="00A640D1"/>
    <w:rsid w:val="00A648E3"/>
    <w:rsid w:val="00A64923"/>
    <w:rsid w:val="00A665E3"/>
    <w:rsid w:val="00A66BE6"/>
    <w:rsid w:val="00A66E81"/>
    <w:rsid w:val="00A67677"/>
    <w:rsid w:val="00A67939"/>
    <w:rsid w:val="00A67CC9"/>
    <w:rsid w:val="00A707C5"/>
    <w:rsid w:val="00A70816"/>
    <w:rsid w:val="00A71811"/>
    <w:rsid w:val="00A71BFA"/>
    <w:rsid w:val="00A724ED"/>
    <w:rsid w:val="00A728A6"/>
    <w:rsid w:val="00A72ECB"/>
    <w:rsid w:val="00A73110"/>
    <w:rsid w:val="00A736A7"/>
    <w:rsid w:val="00A73BA6"/>
    <w:rsid w:val="00A73C70"/>
    <w:rsid w:val="00A7565A"/>
    <w:rsid w:val="00A75665"/>
    <w:rsid w:val="00A7612A"/>
    <w:rsid w:val="00A76F19"/>
    <w:rsid w:val="00A77498"/>
    <w:rsid w:val="00A7769F"/>
    <w:rsid w:val="00A77916"/>
    <w:rsid w:val="00A80B53"/>
    <w:rsid w:val="00A80D7A"/>
    <w:rsid w:val="00A8163B"/>
    <w:rsid w:val="00A82167"/>
    <w:rsid w:val="00A83A99"/>
    <w:rsid w:val="00A84885"/>
    <w:rsid w:val="00A8561F"/>
    <w:rsid w:val="00A856D6"/>
    <w:rsid w:val="00A856F9"/>
    <w:rsid w:val="00A8583B"/>
    <w:rsid w:val="00A85973"/>
    <w:rsid w:val="00A85C32"/>
    <w:rsid w:val="00A85FD8"/>
    <w:rsid w:val="00A86E47"/>
    <w:rsid w:val="00A86EFD"/>
    <w:rsid w:val="00A87532"/>
    <w:rsid w:val="00A87FF6"/>
    <w:rsid w:val="00A904B7"/>
    <w:rsid w:val="00A90592"/>
    <w:rsid w:val="00A910BF"/>
    <w:rsid w:val="00A91D55"/>
    <w:rsid w:val="00A920A2"/>
    <w:rsid w:val="00A929A1"/>
    <w:rsid w:val="00A92BA8"/>
    <w:rsid w:val="00A92DD0"/>
    <w:rsid w:val="00A93D5E"/>
    <w:rsid w:val="00A9413C"/>
    <w:rsid w:val="00A94298"/>
    <w:rsid w:val="00A944DB"/>
    <w:rsid w:val="00A949B2"/>
    <w:rsid w:val="00A94A34"/>
    <w:rsid w:val="00A958F7"/>
    <w:rsid w:val="00A95ADA"/>
    <w:rsid w:val="00A968B6"/>
    <w:rsid w:val="00A968FB"/>
    <w:rsid w:val="00A9765A"/>
    <w:rsid w:val="00A9767E"/>
    <w:rsid w:val="00A97E63"/>
    <w:rsid w:val="00AA01BB"/>
    <w:rsid w:val="00AA024F"/>
    <w:rsid w:val="00AA0368"/>
    <w:rsid w:val="00AA0C58"/>
    <w:rsid w:val="00AA0F61"/>
    <w:rsid w:val="00AA1295"/>
    <w:rsid w:val="00AA133B"/>
    <w:rsid w:val="00AA1666"/>
    <w:rsid w:val="00AA1D5A"/>
    <w:rsid w:val="00AA1DB5"/>
    <w:rsid w:val="00AA23FD"/>
    <w:rsid w:val="00AA4751"/>
    <w:rsid w:val="00AA583B"/>
    <w:rsid w:val="00AA5D1F"/>
    <w:rsid w:val="00AA5FD6"/>
    <w:rsid w:val="00AA63C1"/>
    <w:rsid w:val="00AA6518"/>
    <w:rsid w:val="00AA6683"/>
    <w:rsid w:val="00AA6C2F"/>
    <w:rsid w:val="00AA6E1D"/>
    <w:rsid w:val="00AA7223"/>
    <w:rsid w:val="00AA7636"/>
    <w:rsid w:val="00AA7F5C"/>
    <w:rsid w:val="00AB0168"/>
    <w:rsid w:val="00AB0AF0"/>
    <w:rsid w:val="00AB0B40"/>
    <w:rsid w:val="00AB0CF3"/>
    <w:rsid w:val="00AB1111"/>
    <w:rsid w:val="00AB2B97"/>
    <w:rsid w:val="00AB2D72"/>
    <w:rsid w:val="00AB35CC"/>
    <w:rsid w:val="00AB3CAA"/>
    <w:rsid w:val="00AB4603"/>
    <w:rsid w:val="00AB58B1"/>
    <w:rsid w:val="00AB5A89"/>
    <w:rsid w:val="00AB688A"/>
    <w:rsid w:val="00AB6B0E"/>
    <w:rsid w:val="00AB77DD"/>
    <w:rsid w:val="00AB7E0B"/>
    <w:rsid w:val="00AB7F8C"/>
    <w:rsid w:val="00AC07E8"/>
    <w:rsid w:val="00AC0CD6"/>
    <w:rsid w:val="00AC1083"/>
    <w:rsid w:val="00AC27DB"/>
    <w:rsid w:val="00AC2A0A"/>
    <w:rsid w:val="00AC2AFB"/>
    <w:rsid w:val="00AC4646"/>
    <w:rsid w:val="00AC47A3"/>
    <w:rsid w:val="00AC4D2C"/>
    <w:rsid w:val="00AC54F8"/>
    <w:rsid w:val="00AC55D1"/>
    <w:rsid w:val="00AC59D1"/>
    <w:rsid w:val="00AC5B35"/>
    <w:rsid w:val="00AC5D90"/>
    <w:rsid w:val="00AC6024"/>
    <w:rsid w:val="00AC60D8"/>
    <w:rsid w:val="00AC638F"/>
    <w:rsid w:val="00AC64B6"/>
    <w:rsid w:val="00AC697C"/>
    <w:rsid w:val="00AC7286"/>
    <w:rsid w:val="00AC7467"/>
    <w:rsid w:val="00AC7915"/>
    <w:rsid w:val="00AC791B"/>
    <w:rsid w:val="00AC7B2D"/>
    <w:rsid w:val="00AD0076"/>
    <w:rsid w:val="00AD03A3"/>
    <w:rsid w:val="00AD055D"/>
    <w:rsid w:val="00AD096B"/>
    <w:rsid w:val="00AD113A"/>
    <w:rsid w:val="00AD1B3D"/>
    <w:rsid w:val="00AD29F9"/>
    <w:rsid w:val="00AD30C1"/>
    <w:rsid w:val="00AD36F3"/>
    <w:rsid w:val="00AD3964"/>
    <w:rsid w:val="00AD3A80"/>
    <w:rsid w:val="00AD4BD4"/>
    <w:rsid w:val="00AD4EB7"/>
    <w:rsid w:val="00AD5538"/>
    <w:rsid w:val="00AD6D6F"/>
    <w:rsid w:val="00AD72C7"/>
    <w:rsid w:val="00AD740B"/>
    <w:rsid w:val="00AD79BF"/>
    <w:rsid w:val="00AD7E0F"/>
    <w:rsid w:val="00AE0322"/>
    <w:rsid w:val="00AE04D4"/>
    <w:rsid w:val="00AE072C"/>
    <w:rsid w:val="00AE1F1F"/>
    <w:rsid w:val="00AE335C"/>
    <w:rsid w:val="00AE3608"/>
    <w:rsid w:val="00AE38E5"/>
    <w:rsid w:val="00AE3E66"/>
    <w:rsid w:val="00AE4A6A"/>
    <w:rsid w:val="00AE4BB4"/>
    <w:rsid w:val="00AE4BDB"/>
    <w:rsid w:val="00AE52ED"/>
    <w:rsid w:val="00AE549F"/>
    <w:rsid w:val="00AE66B1"/>
    <w:rsid w:val="00AE6E1A"/>
    <w:rsid w:val="00AE7094"/>
    <w:rsid w:val="00AE70E0"/>
    <w:rsid w:val="00AE7DFB"/>
    <w:rsid w:val="00AF0112"/>
    <w:rsid w:val="00AF0E27"/>
    <w:rsid w:val="00AF0FDC"/>
    <w:rsid w:val="00AF1C86"/>
    <w:rsid w:val="00AF205D"/>
    <w:rsid w:val="00AF26CC"/>
    <w:rsid w:val="00AF2EE7"/>
    <w:rsid w:val="00AF35DF"/>
    <w:rsid w:val="00AF3AD4"/>
    <w:rsid w:val="00AF4652"/>
    <w:rsid w:val="00AF4F78"/>
    <w:rsid w:val="00AF58FB"/>
    <w:rsid w:val="00AF5A0E"/>
    <w:rsid w:val="00AF62F1"/>
    <w:rsid w:val="00AF745C"/>
    <w:rsid w:val="00B0074F"/>
    <w:rsid w:val="00B00E98"/>
    <w:rsid w:val="00B0110F"/>
    <w:rsid w:val="00B012B9"/>
    <w:rsid w:val="00B012F9"/>
    <w:rsid w:val="00B017FF"/>
    <w:rsid w:val="00B01F4D"/>
    <w:rsid w:val="00B02144"/>
    <w:rsid w:val="00B02626"/>
    <w:rsid w:val="00B02667"/>
    <w:rsid w:val="00B02673"/>
    <w:rsid w:val="00B0417B"/>
    <w:rsid w:val="00B04E7A"/>
    <w:rsid w:val="00B050BE"/>
    <w:rsid w:val="00B06682"/>
    <w:rsid w:val="00B075CD"/>
    <w:rsid w:val="00B079B0"/>
    <w:rsid w:val="00B079E5"/>
    <w:rsid w:val="00B07DF5"/>
    <w:rsid w:val="00B109A8"/>
    <w:rsid w:val="00B109F6"/>
    <w:rsid w:val="00B1104D"/>
    <w:rsid w:val="00B11102"/>
    <w:rsid w:val="00B11616"/>
    <w:rsid w:val="00B11C16"/>
    <w:rsid w:val="00B11C9A"/>
    <w:rsid w:val="00B11D43"/>
    <w:rsid w:val="00B12825"/>
    <w:rsid w:val="00B1372E"/>
    <w:rsid w:val="00B13FF3"/>
    <w:rsid w:val="00B1446E"/>
    <w:rsid w:val="00B1474D"/>
    <w:rsid w:val="00B14958"/>
    <w:rsid w:val="00B14BAE"/>
    <w:rsid w:val="00B14E87"/>
    <w:rsid w:val="00B15C6C"/>
    <w:rsid w:val="00B15FBD"/>
    <w:rsid w:val="00B20A99"/>
    <w:rsid w:val="00B216FC"/>
    <w:rsid w:val="00B21FA5"/>
    <w:rsid w:val="00B22600"/>
    <w:rsid w:val="00B228D4"/>
    <w:rsid w:val="00B22EAC"/>
    <w:rsid w:val="00B238BB"/>
    <w:rsid w:val="00B23CEF"/>
    <w:rsid w:val="00B23FEC"/>
    <w:rsid w:val="00B243D5"/>
    <w:rsid w:val="00B245E1"/>
    <w:rsid w:val="00B246C9"/>
    <w:rsid w:val="00B24E64"/>
    <w:rsid w:val="00B25013"/>
    <w:rsid w:val="00B250B8"/>
    <w:rsid w:val="00B25114"/>
    <w:rsid w:val="00B2574A"/>
    <w:rsid w:val="00B25ABA"/>
    <w:rsid w:val="00B25D03"/>
    <w:rsid w:val="00B26347"/>
    <w:rsid w:val="00B26588"/>
    <w:rsid w:val="00B2742A"/>
    <w:rsid w:val="00B278BA"/>
    <w:rsid w:val="00B27923"/>
    <w:rsid w:val="00B301D3"/>
    <w:rsid w:val="00B30884"/>
    <w:rsid w:val="00B31254"/>
    <w:rsid w:val="00B3153A"/>
    <w:rsid w:val="00B31657"/>
    <w:rsid w:val="00B32DFC"/>
    <w:rsid w:val="00B333E6"/>
    <w:rsid w:val="00B33A04"/>
    <w:rsid w:val="00B34D22"/>
    <w:rsid w:val="00B34FAD"/>
    <w:rsid w:val="00B35691"/>
    <w:rsid w:val="00B36426"/>
    <w:rsid w:val="00B3687A"/>
    <w:rsid w:val="00B36DEB"/>
    <w:rsid w:val="00B36E98"/>
    <w:rsid w:val="00B37480"/>
    <w:rsid w:val="00B3763F"/>
    <w:rsid w:val="00B378AA"/>
    <w:rsid w:val="00B379AB"/>
    <w:rsid w:val="00B37B6E"/>
    <w:rsid w:val="00B37D25"/>
    <w:rsid w:val="00B37EBA"/>
    <w:rsid w:val="00B408CC"/>
    <w:rsid w:val="00B4163C"/>
    <w:rsid w:val="00B41D74"/>
    <w:rsid w:val="00B42111"/>
    <w:rsid w:val="00B423C5"/>
    <w:rsid w:val="00B4246F"/>
    <w:rsid w:val="00B42909"/>
    <w:rsid w:val="00B43661"/>
    <w:rsid w:val="00B43681"/>
    <w:rsid w:val="00B4391C"/>
    <w:rsid w:val="00B43BDB"/>
    <w:rsid w:val="00B44091"/>
    <w:rsid w:val="00B44DD4"/>
    <w:rsid w:val="00B4504F"/>
    <w:rsid w:val="00B4528D"/>
    <w:rsid w:val="00B453B0"/>
    <w:rsid w:val="00B46CD3"/>
    <w:rsid w:val="00B47D97"/>
    <w:rsid w:val="00B50109"/>
    <w:rsid w:val="00B51490"/>
    <w:rsid w:val="00B5284A"/>
    <w:rsid w:val="00B52EA6"/>
    <w:rsid w:val="00B52F53"/>
    <w:rsid w:val="00B53EB3"/>
    <w:rsid w:val="00B54151"/>
    <w:rsid w:val="00B54837"/>
    <w:rsid w:val="00B54E44"/>
    <w:rsid w:val="00B55A0C"/>
    <w:rsid w:val="00B5686E"/>
    <w:rsid w:val="00B57B76"/>
    <w:rsid w:val="00B608F3"/>
    <w:rsid w:val="00B61C1D"/>
    <w:rsid w:val="00B62104"/>
    <w:rsid w:val="00B622AB"/>
    <w:rsid w:val="00B62410"/>
    <w:rsid w:val="00B62491"/>
    <w:rsid w:val="00B62D9F"/>
    <w:rsid w:val="00B633E6"/>
    <w:rsid w:val="00B63B53"/>
    <w:rsid w:val="00B63CD5"/>
    <w:rsid w:val="00B63E2F"/>
    <w:rsid w:val="00B64AE6"/>
    <w:rsid w:val="00B65405"/>
    <w:rsid w:val="00B657E8"/>
    <w:rsid w:val="00B658F3"/>
    <w:rsid w:val="00B6619A"/>
    <w:rsid w:val="00B6675C"/>
    <w:rsid w:val="00B66761"/>
    <w:rsid w:val="00B66B75"/>
    <w:rsid w:val="00B6740F"/>
    <w:rsid w:val="00B7053B"/>
    <w:rsid w:val="00B70A49"/>
    <w:rsid w:val="00B70AEE"/>
    <w:rsid w:val="00B70AFC"/>
    <w:rsid w:val="00B71C2B"/>
    <w:rsid w:val="00B72706"/>
    <w:rsid w:val="00B73756"/>
    <w:rsid w:val="00B738E2"/>
    <w:rsid w:val="00B73D42"/>
    <w:rsid w:val="00B7462A"/>
    <w:rsid w:val="00B7474D"/>
    <w:rsid w:val="00B748B1"/>
    <w:rsid w:val="00B75632"/>
    <w:rsid w:val="00B762BF"/>
    <w:rsid w:val="00B76999"/>
    <w:rsid w:val="00B76BE0"/>
    <w:rsid w:val="00B779CC"/>
    <w:rsid w:val="00B77A07"/>
    <w:rsid w:val="00B80106"/>
    <w:rsid w:val="00B810AA"/>
    <w:rsid w:val="00B81220"/>
    <w:rsid w:val="00B82757"/>
    <w:rsid w:val="00B829DF"/>
    <w:rsid w:val="00B833F0"/>
    <w:rsid w:val="00B83D76"/>
    <w:rsid w:val="00B84277"/>
    <w:rsid w:val="00B8462C"/>
    <w:rsid w:val="00B85260"/>
    <w:rsid w:val="00B8558A"/>
    <w:rsid w:val="00B858E7"/>
    <w:rsid w:val="00B85B62"/>
    <w:rsid w:val="00B85EBC"/>
    <w:rsid w:val="00B86235"/>
    <w:rsid w:val="00B862FD"/>
    <w:rsid w:val="00B86D92"/>
    <w:rsid w:val="00B86E49"/>
    <w:rsid w:val="00B874FB"/>
    <w:rsid w:val="00B875C2"/>
    <w:rsid w:val="00B90220"/>
    <w:rsid w:val="00B902E5"/>
    <w:rsid w:val="00B90416"/>
    <w:rsid w:val="00B90BC4"/>
    <w:rsid w:val="00B90F79"/>
    <w:rsid w:val="00B9208B"/>
    <w:rsid w:val="00B925BB"/>
    <w:rsid w:val="00B93731"/>
    <w:rsid w:val="00B93B35"/>
    <w:rsid w:val="00B93DD6"/>
    <w:rsid w:val="00B9500B"/>
    <w:rsid w:val="00B9503A"/>
    <w:rsid w:val="00B951F9"/>
    <w:rsid w:val="00B9597D"/>
    <w:rsid w:val="00B966A4"/>
    <w:rsid w:val="00B96A2F"/>
    <w:rsid w:val="00B9716F"/>
    <w:rsid w:val="00B97BC9"/>
    <w:rsid w:val="00BA065F"/>
    <w:rsid w:val="00BA0DAC"/>
    <w:rsid w:val="00BA16AF"/>
    <w:rsid w:val="00BA18F2"/>
    <w:rsid w:val="00BA1BF2"/>
    <w:rsid w:val="00BA2793"/>
    <w:rsid w:val="00BA2C08"/>
    <w:rsid w:val="00BA2FAB"/>
    <w:rsid w:val="00BA3340"/>
    <w:rsid w:val="00BA35FE"/>
    <w:rsid w:val="00BA41F7"/>
    <w:rsid w:val="00BA4870"/>
    <w:rsid w:val="00BA48BF"/>
    <w:rsid w:val="00BA4C16"/>
    <w:rsid w:val="00BA5C9D"/>
    <w:rsid w:val="00BA5FAB"/>
    <w:rsid w:val="00BA64B6"/>
    <w:rsid w:val="00BA65E2"/>
    <w:rsid w:val="00BA65F6"/>
    <w:rsid w:val="00BA6B5F"/>
    <w:rsid w:val="00BA7B43"/>
    <w:rsid w:val="00BA7F3F"/>
    <w:rsid w:val="00BB013F"/>
    <w:rsid w:val="00BB0852"/>
    <w:rsid w:val="00BB0B11"/>
    <w:rsid w:val="00BB0C41"/>
    <w:rsid w:val="00BB15FE"/>
    <w:rsid w:val="00BB1A59"/>
    <w:rsid w:val="00BB24D0"/>
    <w:rsid w:val="00BB26CF"/>
    <w:rsid w:val="00BB2C50"/>
    <w:rsid w:val="00BB3B04"/>
    <w:rsid w:val="00BB3E7A"/>
    <w:rsid w:val="00BB3F2E"/>
    <w:rsid w:val="00BB433D"/>
    <w:rsid w:val="00BB4975"/>
    <w:rsid w:val="00BB4CA3"/>
    <w:rsid w:val="00BB4FA8"/>
    <w:rsid w:val="00BB6360"/>
    <w:rsid w:val="00BB6637"/>
    <w:rsid w:val="00BB6FDC"/>
    <w:rsid w:val="00BC0029"/>
    <w:rsid w:val="00BC0FE4"/>
    <w:rsid w:val="00BC18BD"/>
    <w:rsid w:val="00BC18E4"/>
    <w:rsid w:val="00BC19DB"/>
    <w:rsid w:val="00BC214D"/>
    <w:rsid w:val="00BC21CB"/>
    <w:rsid w:val="00BC25D6"/>
    <w:rsid w:val="00BC2D11"/>
    <w:rsid w:val="00BC3519"/>
    <w:rsid w:val="00BC4C70"/>
    <w:rsid w:val="00BC50A8"/>
    <w:rsid w:val="00BC614A"/>
    <w:rsid w:val="00BC793C"/>
    <w:rsid w:val="00BC7BDB"/>
    <w:rsid w:val="00BD0207"/>
    <w:rsid w:val="00BD021E"/>
    <w:rsid w:val="00BD140F"/>
    <w:rsid w:val="00BD26BF"/>
    <w:rsid w:val="00BD2791"/>
    <w:rsid w:val="00BD2ACF"/>
    <w:rsid w:val="00BD315B"/>
    <w:rsid w:val="00BD3252"/>
    <w:rsid w:val="00BD3C99"/>
    <w:rsid w:val="00BD3F14"/>
    <w:rsid w:val="00BD4D49"/>
    <w:rsid w:val="00BD56E1"/>
    <w:rsid w:val="00BD63A3"/>
    <w:rsid w:val="00BD64BF"/>
    <w:rsid w:val="00BD6EFE"/>
    <w:rsid w:val="00BD701C"/>
    <w:rsid w:val="00BE02C9"/>
    <w:rsid w:val="00BE0902"/>
    <w:rsid w:val="00BE0E01"/>
    <w:rsid w:val="00BE1186"/>
    <w:rsid w:val="00BE1CA8"/>
    <w:rsid w:val="00BE2727"/>
    <w:rsid w:val="00BE35B0"/>
    <w:rsid w:val="00BE3695"/>
    <w:rsid w:val="00BE4213"/>
    <w:rsid w:val="00BE4606"/>
    <w:rsid w:val="00BE47EF"/>
    <w:rsid w:val="00BE5660"/>
    <w:rsid w:val="00BE5E2F"/>
    <w:rsid w:val="00BE5F13"/>
    <w:rsid w:val="00BE5F30"/>
    <w:rsid w:val="00BE634F"/>
    <w:rsid w:val="00BE6371"/>
    <w:rsid w:val="00BE694F"/>
    <w:rsid w:val="00BE696D"/>
    <w:rsid w:val="00BE6E43"/>
    <w:rsid w:val="00BE743C"/>
    <w:rsid w:val="00BE7FE9"/>
    <w:rsid w:val="00BF0722"/>
    <w:rsid w:val="00BF0E2E"/>
    <w:rsid w:val="00BF0FB2"/>
    <w:rsid w:val="00BF1B6B"/>
    <w:rsid w:val="00BF2627"/>
    <w:rsid w:val="00BF273E"/>
    <w:rsid w:val="00BF3006"/>
    <w:rsid w:val="00BF3540"/>
    <w:rsid w:val="00BF3791"/>
    <w:rsid w:val="00BF39CD"/>
    <w:rsid w:val="00BF40D9"/>
    <w:rsid w:val="00BF465F"/>
    <w:rsid w:val="00BF495E"/>
    <w:rsid w:val="00BF4968"/>
    <w:rsid w:val="00BF4FE2"/>
    <w:rsid w:val="00BF5055"/>
    <w:rsid w:val="00BF5067"/>
    <w:rsid w:val="00BF5211"/>
    <w:rsid w:val="00BF5647"/>
    <w:rsid w:val="00BF572E"/>
    <w:rsid w:val="00BF5BA0"/>
    <w:rsid w:val="00BF5C01"/>
    <w:rsid w:val="00BF65CA"/>
    <w:rsid w:val="00BF6771"/>
    <w:rsid w:val="00BF6CAF"/>
    <w:rsid w:val="00BF72CD"/>
    <w:rsid w:val="00BF7CB0"/>
    <w:rsid w:val="00BF7DB8"/>
    <w:rsid w:val="00C00617"/>
    <w:rsid w:val="00C00662"/>
    <w:rsid w:val="00C00FEC"/>
    <w:rsid w:val="00C018E6"/>
    <w:rsid w:val="00C01BE2"/>
    <w:rsid w:val="00C03910"/>
    <w:rsid w:val="00C03F2D"/>
    <w:rsid w:val="00C045A0"/>
    <w:rsid w:val="00C048B0"/>
    <w:rsid w:val="00C04A43"/>
    <w:rsid w:val="00C04D41"/>
    <w:rsid w:val="00C0594A"/>
    <w:rsid w:val="00C070F3"/>
    <w:rsid w:val="00C07A0E"/>
    <w:rsid w:val="00C07AE9"/>
    <w:rsid w:val="00C07BFD"/>
    <w:rsid w:val="00C1156C"/>
    <w:rsid w:val="00C11604"/>
    <w:rsid w:val="00C119CC"/>
    <w:rsid w:val="00C11BCC"/>
    <w:rsid w:val="00C11F34"/>
    <w:rsid w:val="00C11FEB"/>
    <w:rsid w:val="00C1214D"/>
    <w:rsid w:val="00C12347"/>
    <w:rsid w:val="00C12783"/>
    <w:rsid w:val="00C12E01"/>
    <w:rsid w:val="00C143F5"/>
    <w:rsid w:val="00C145A5"/>
    <w:rsid w:val="00C148CA"/>
    <w:rsid w:val="00C14B37"/>
    <w:rsid w:val="00C14C8F"/>
    <w:rsid w:val="00C1584C"/>
    <w:rsid w:val="00C15CF8"/>
    <w:rsid w:val="00C170B1"/>
    <w:rsid w:val="00C17422"/>
    <w:rsid w:val="00C17C00"/>
    <w:rsid w:val="00C17FE3"/>
    <w:rsid w:val="00C208D4"/>
    <w:rsid w:val="00C21332"/>
    <w:rsid w:val="00C21844"/>
    <w:rsid w:val="00C2218D"/>
    <w:rsid w:val="00C22470"/>
    <w:rsid w:val="00C229EF"/>
    <w:rsid w:val="00C2323B"/>
    <w:rsid w:val="00C2373C"/>
    <w:rsid w:val="00C23CE8"/>
    <w:rsid w:val="00C24308"/>
    <w:rsid w:val="00C25272"/>
    <w:rsid w:val="00C25962"/>
    <w:rsid w:val="00C25C9D"/>
    <w:rsid w:val="00C26AEF"/>
    <w:rsid w:val="00C26B6A"/>
    <w:rsid w:val="00C26C4E"/>
    <w:rsid w:val="00C26FFA"/>
    <w:rsid w:val="00C322AF"/>
    <w:rsid w:val="00C326D6"/>
    <w:rsid w:val="00C3274B"/>
    <w:rsid w:val="00C336EE"/>
    <w:rsid w:val="00C350C8"/>
    <w:rsid w:val="00C36EF7"/>
    <w:rsid w:val="00C37796"/>
    <w:rsid w:val="00C37918"/>
    <w:rsid w:val="00C4164B"/>
    <w:rsid w:val="00C4235D"/>
    <w:rsid w:val="00C42C80"/>
    <w:rsid w:val="00C42DA2"/>
    <w:rsid w:val="00C43160"/>
    <w:rsid w:val="00C4341F"/>
    <w:rsid w:val="00C43BDE"/>
    <w:rsid w:val="00C448B2"/>
    <w:rsid w:val="00C44D2C"/>
    <w:rsid w:val="00C46183"/>
    <w:rsid w:val="00C46570"/>
    <w:rsid w:val="00C4670D"/>
    <w:rsid w:val="00C46DD0"/>
    <w:rsid w:val="00C471BF"/>
    <w:rsid w:val="00C47F13"/>
    <w:rsid w:val="00C502D1"/>
    <w:rsid w:val="00C505DA"/>
    <w:rsid w:val="00C512DD"/>
    <w:rsid w:val="00C51447"/>
    <w:rsid w:val="00C516EE"/>
    <w:rsid w:val="00C51B37"/>
    <w:rsid w:val="00C51B84"/>
    <w:rsid w:val="00C529BD"/>
    <w:rsid w:val="00C52B56"/>
    <w:rsid w:val="00C538E2"/>
    <w:rsid w:val="00C53C32"/>
    <w:rsid w:val="00C53EEC"/>
    <w:rsid w:val="00C542F8"/>
    <w:rsid w:val="00C549F0"/>
    <w:rsid w:val="00C54C96"/>
    <w:rsid w:val="00C55682"/>
    <w:rsid w:val="00C55A46"/>
    <w:rsid w:val="00C55C96"/>
    <w:rsid w:val="00C55FD4"/>
    <w:rsid w:val="00C5660C"/>
    <w:rsid w:val="00C56AE1"/>
    <w:rsid w:val="00C56F61"/>
    <w:rsid w:val="00C56FE2"/>
    <w:rsid w:val="00C57053"/>
    <w:rsid w:val="00C57320"/>
    <w:rsid w:val="00C57E89"/>
    <w:rsid w:val="00C57EC2"/>
    <w:rsid w:val="00C60475"/>
    <w:rsid w:val="00C60AE9"/>
    <w:rsid w:val="00C61202"/>
    <w:rsid w:val="00C61228"/>
    <w:rsid w:val="00C615ED"/>
    <w:rsid w:val="00C626B1"/>
    <w:rsid w:val="00C627A2"/>
    <w:rsid w:val="00C62E91"/>
    <w:rsid w:val="00C63279"/>
    <w:rsid w:val="00C63FA9"/>
    <w:rsid w:val="00C641BC"/>
    <w:rsid w:val="00C649EF"/>
    <w:rsid w:val="00C64C52"/>
    <w:rsid w:val="00C64E24"/>
    <w:rsid w:val="00C64F10"/>
    <w:rsid w:val="00C656F7"/>
    <w:rsid w:val="00C65A5E"/>
    <w:rsid w:val="00C65E64"/>
    <w:rsid w:val="00C661FF"/>
    <w:rsid w:val="00C662F7"/>
    <w:rsid w:val="00C6636F"/>
    <w:rsid w:val="00C66B5C"/>
    <w:rsid w:val="00C66F0D"/>
    <w:rsid w:val="00C6775A"/>
    <w:rsid w:val="00C679EE"/>
    <w:rsid w:val="00C67C81"/>
    <w:rsid w:val="00C67CF8"/>
    <w:rsid w:val="00C67EE4"/>
    <w:rsid w:val="00C709D2"/>
    <w:rsid w:val="00C70FC4"/>
    <w:rsid w:val="00C70FEF"/>
    <w:rsid w:val="00C7185C"/>
    <w:rsid w:val="00C7207A"/>
    <w:rsid w:val="00C723D4"/>
    <w:rsid w:val="00C727D8"/>
    <w:rsid w:val="00C73BDF"/>
    <w:rsid w:val="00C755E0"/>
    <w:rsid w:val="00C755FF"/>
    <w:rsid w:val="00C75AC8"/>
    <w:rsid w:val="00C75C48"/>
    <w:rsid w:val="00C766FF"/>
    <w:rsid w:val="00C769C4"/>
    <w:rsid w:val="00C801A9"/>
    <w:rsid w:val="00C8053C"/>
    <w:rsid w:val="00C817B8"/>
    <w:rsid w:val="00C824AA"/>
    <w:rsid w:val="00C82958"/>
    <w:rsid w:val="00C829AA"/>
    <w:rsid w:val="00C834E6"/>
    <w:rsid w:val="00C84272"/>
    <w:rsid w:val="00C842C0"/>
    <w:rsid w:val="00C8495E"/>
    <w:rsid w:val="00C84E32"/>
    <w:rsid w:val="00C84E3C"/>
    <w:rsid w:val="00C851A0"/>
    <w:rsid w:val="00C85D69"/>
    <w:rsid w:val="00C8778F"/>
    <w:rsid w:val="00C9059E"/>
    <w:rsid w:val="00C90E46"/>
    <w:rsid w:val="00C9113A"/>
    <w:rsid w:val="00C915DD"/>
    <w:rsid w:val="00C91C94"/>
    <w:rsid w:val="00C91D36"/>
    <w:rsid w:val="00C91EB5"/>
    <w:rsid w:val="00C9225C"/>
    <w:rsid w:val="00C922FA"/>
    <w:rsid w:val="00C92BA0"/>
    <w:rsid w:val="00C92ED5"/>
    <w:rsid w:val="00C933A4"/>
    <w:rsid w:val="00C939B5"/>
    <w:rsid w:val="00C93D3B"/>
    <w:rsid w:val="00C94411"/>
    <w:rsid w:val="00C946B4"/>
    <w:rsid w:val="00C94CC6"/>
    <w:rsid w:val="00C94D53"/>
    <w:rsid w:val="00C94F8D"/>
    <w:rsid w:val="00C9618A"/>
    <w:rsid w:val="00C96565"/>
    <w:rsid w:val="00C966DF"/>
    <w:rsid w:val="00C96BB7"/>
    <w:rsid w:val="00C96CF8"/>
    <w:rsid w:val="00C96FBE"/>
    <w:rsid w:val="00C9711A"/>
    <w:rsid w:val="00C97ABE"/>
    <w:rsid w:val="00C97D25"/>
    <w:rsid w:val="00CA01CF"/>
    <w:rsid w:val="00CA0D78"/>
    <w:rsid w:val="00CA0E14"/>
    <w:rsid w:val="00CA0E83"/>
    <w:rsid w:val="00CA2108"/>
    <w:rsid w:val="00CA22F1"/>
    <w:rsid w:val="00CA240A"/>
    <w:rsid w:val="00CA29AA"/>
    <w:rsid w:val="00CA413F"/>
    <w:rsid w:val="00CA4877"/>
    <w:rsid w:val="00CA4BF9"/>
    <w:rsid w:val="00CA5AD9"/>
    <w:rsid w:val="00CA5D39"/>
    <w:rsid w:val="00CA6060"/>
    <w:rsid w:val="00CA6D52"/>
    <w:rsid w:val="00CA75E8"/>
    <w:rsid w:val="00CA785E"/>
    <w:rsid w:val="00CA7C19"/>
    <w:rsid w:val="00CB0560"/>
    <w:rsid w:val="00CB0A0C"/>
    <w:rsid w:val="00CB0B10"/>
    <w:rsid w:val="00CB0BAA"/>
    <w:rsid w:val="00CB2CAC"/>
    <w:rsid w:val="00CB356A"/>
    <w:rsid w:val="00CB40DE"/>
    <w:rsid w:val="00CB4C75"/>
    <w:rsid w:val="00CB5A83"/>
    <w:rsid w:val="00CB5DDF"/>
    <w:rsid w:val="00CB6123"/>
    <w:rsid w:val="00CB64DE"/>
    <w:rsid w:val="00CB67B4"/>
    <w:rsid w:val="00CB6A1F"/>
    <w:rsid w:val="00CB6F93"/>
    <w:rsid w:val="00CB6FD9"/>
    <w:rsid w:val="00CB76E8"/>
    <w:rsid w:val="00CB76EF"/>
    <w:rsid w:val="00CB77A3"/>
    <w:rsid w:val="00CB7F1A"/>
    <w:rsid w:val="00CC06F5"/>
    <w:rsid w:val="00CC0B9A"/>
    <w:rsid w:val="00CC101F"/>
    <w:rsid w:val="00CC128C"/>
    <w:rsid w:val="00CC25FA"/>
    <w:rsid w:val="00CC2D7E"/>
    <w:rsid w:val="00CC2EB7"/>
    <w:rsid w:val="00CC3899"/>
    <w:rsid w:val="00CC38DB"/>
    <w:rsid w:val="00CC39AD"/>
    <w:rsid w:val="00CC3BBB"/>
    <w:rsid w:val="00CC4F15"/>
    <w:rsid w:val="00CC54D6"/>
    <w:rsid w:val="00CC65ED"/>
    <w:rsid w:val="00CC6F9E"/>
    <w:rsid w:val="00CC76C3"/>
    <w:rsid w:val="00CC7D94"/>
    <w:rsid w:val="00CD01AD"/>
    <w:rsid w:val="00CD043B"/>
    <w:rsid w:val="00CD08F7"/>
    <w:rsid w:val="00CD27C0"/>
    <w:rsid w:val="00CD2E4F"/>
    <w:rsid w:val="00CD37AE"/>
    <w:rsid w:val="00CD3E3E"/>
    <w:rsid w:val="00CD3ECF"/>
    <w:rsid w:val="00CD4ACA"/>
    <w:rsid w:val="00CD5087"/>
    <w:rsid w:val="00CD528F"/>
    <w:rsid w:val="00CD5992"/>
    <w:rsid w:val="00CD611D"/>
    <w:rsid w:val="00CD6CBC"/>
    <w:rsid w:val="00CD6EB4"/>
    <w:rsid w:val="00CD6F4F"/>
    <w:rsid w:val="00CD76CD"/>
    <w:rsid w:val="00CD77BA"/>
    <w:rsid w:val="00CE07AC"/>
    <w:rsid w:val="00CE12C3"/>
    <w:rsid w:val="00CE15AF"/>
    <w:rsid w:val="00CE1ECC"/>
    <w:rsid w:val="00CE2139"/>
    <w:rsid w:val="00CE2724"/>
    <w:rsid w:val="00CE3323"/>
    <w:rsid w:val="00CE34EB"/>
    <w:rsid w:val="00CE36FF"/>
    <w:rsid w:val="00CE371A"/>
    <w:rsid w:val="00CE438D"/>
    <w:rsid w:val="00CE43AD"/>
    <w:rsid w:val="00CE43D3"/>
    <w:rsid w:val="00CE53AB"/>
    <w:rsid w:val="00CE5559"/>
    <w:rsid w:val="00CE5851"/>
    <w:rsid w:val="00CE6D95"/>
    <w:rsid w:val="00CE6E73"/>
    <w:rsid w:val="00CE6F0A"/>
    <w:rsid w:val="00CE7048"/>
    <w:rsid w:val="00CE7420"/>
    <w:rsid w:val="00CE79E2"/>
    <w:rsid w:val="00CE7CD5"/>
    <w:rsid w:val="00CE7F08"/>
    <w:rsid w:val="00CF0230"/>
    <w:rsid w:val="00CF0D78"/>
    <w:rsid w:val="00CF0E1B"/>
    <w:rsid w:val="00CF10F3"/>
    <w:rsid w:val="00CF1B65"/>
    <w:rsid w:val="00CF2EAE"/>
    <w:rsid w:val="00CF3171"/>
    <w:rsid w:val="00CF3755"/>
    <w:rsid w:val="00CF3CBF"/>
    <w:rsid w:val="00CF4452"/>
    <w:rsid w:val="00CF48CF"/>
    <w:rsid w:val="00CF4D1D"/>
    <w:rsid w:val="00CF4ECD"/>
    <w:rsid w:val="00CF57DA"/>
    <w:rsid w:val="00CF5DC1"/>
    <w:rsid w:val="00CF5F53"/>
    <w:rsid w:val="00CF61ED"/>
    <w:rsid w:val="00CF628E"/>
    <w:rsid w:val="00CF7038"/>
    <w:rsid w:val="00CF7EAA"/>
    <w:rsid w:val="00D00617"/>
    <w:rsid w:val="00D006B1"/>
    <w:rsid w:val="00D00764"/>
    <w:rsid w:val="00D00E83"/>
    <w:rsid w:val="00D01512"/>
    <w:rsid w:val="00D015F8"/>
    <w:rsid w:val="00D01679"/>
    <w:rsid w:val="00D019F1"/>
    <w:rsid w:val="00D01C00"/>
    <w:rsid w:val="00D02A26"/>
    <w:rsid w:val="00D02F67"/>
    <w:rsid w:val="00D02F81"/>
    <w:rsid w:val="00D043CF"/>
    <w:rsid w:val="00D046DD"/>
    <w:rsid w:val="00D04ACD"/>
    <w:rsid w:val="00D04BF8"/>
    <w:rsid w:val="00D05629"/>
    <w:rsid w:val="00D05646"/>
    <w:rsid w:val="00D0565F"/>
    <w:rsid w:val="00D0626E"/>
    <w:rsid w:val="00D06AB8"/>
    <w:rsid w:val="00D06D34"/>
    <w:rsid w:val="00D06D91"/>
    <w:rsid w:val="00D07854"/>
    <w:rsid w:val="00D07AD1"/>
    <w:rsid w:val="00D07DB7"/>
    <w:rsid w:val="00D10779"/>
    <w:rsid w:val="00D110AB"/>
    <w:rsid w:val="00D11729"/>
    <w:rsid w:val="00D11BC3"/>
    <w:rsid w:val="00D1207D"/>
    <w:rsid w:val="00D12BBB"/>
    <w:rsid w:val="00D12E1E"/>
    <w:rsid w:val="00D13700"/>
    <w:rsid w:val="00D137AF"/>
    <w:rsid w:val="00D1388C"/>
    <w:rsid w:val="00D13A14"/>
    <w:rsid w:val="00D142CE"/>
    <w:rsid w:val="00D143BB"/>
    <w:rsid w:val="00D143C9"/>
    <w:rsid w:val="00D145DC"/>
    <w:rsid w:val="00D1482C"/>
    <w:rsid w:val="00D14CBC"/>
    <w:rsid w:val="00D14DCE"/>
    <w:rsid w:val="00D15E10"/>
    <w:rsid w:val="00D16530"/>
    <w:rsid w:val="00D1664D"/>
    <w:rsid w:val="00D16F78"/>
    <w:rsid w:val="00D17479"/>
    <w:rsid w:val="00D20C52"/>
    <w:rsid w:val="00D20E78"/>
    <w:rsid w:val="00D2252C"/>
    <w:rsid w:val="00D2258B"/>
    <w:rsid w:val="00D232EE"/>
    <w:rsid w:val="00D23D66"/>
    <w:rsid w:val="00D23DBD"/>
    <w:rsid w:val="00D2448B"/>
    <w:rsid w:val="00D244F1"/>
    <w:rsid w:val="00D246F1"/>
    <w:rsid w:val="00D25314"/>
    <w:rsid w:val="00D25699"/>
    <w:rsid w:val="00D25D72"/>
    <w:rsid w:val="00D25D9A"/>
    <w:rsid w:val="00D26803"/>
    <w:rsid w:val="00D2682B"/>
    <w:rsid w:val="00D27DBA"/>
    <w:rsid w:val="00D27EE9"/>
    <w:rsid w:val="00D3024B"/>
    <w:rsid w:val="00D30812"/>
    <w:rsid w:val="00D30EE2"/>
    <w:rsid w:val="00D30FF3"/>
    <w:rsid w:val="00D31573"/>
    <w:rsid w:val="00D31C92"/>
    <w:rsid w:val="00D32693"/>
    <w:rsid w:val="00D32B01"/>
    <w:rsid w:val="00D3335E"/>
    <w:rsid w:val="00D33A63"/>
    <w:rsid w:val="00D33A8A"/>
    <w:rsid w:val="00D33FD0"/>
    <w:rsid w:val="00D34662"/>
    <w:rsid w:val="00D34855"/>
    <w:rsid w:val="00D34AAA"/>
    <w:rsid w:val="00D34D2A"/>
    <w:rsid w:val="00D35351"/>
    <w:rsid w:val="00D3635F"/>
    <w:rsid w:val="00D363AE"/>
    <w:rsid w:val="00D365F5"/>
    <w:rsid w:val="00D36AC6"/>
    <w:rsid w:val="00D36C30"/>
    <w:rsid w:val="00D3775D"/>
    <w:rsid w:val="00D37793"/>
    <w:rsid w:val="00D37E32"/>
    <w:rsid w:val="00D401E7"/>
    <w:rsid w:val="00D40660"/>
    <w:rsid w:val="00D406DA"/>
    <w:rsid w:val="00D40CE4"/>
    <w:rsid w:val="00D416CC"/>
    <w:rsid w:val="00D418CA"/>
    <w:rsid w:val="00D41F20"/>
    <w:rsid w:val="00D4213F"/>
    <w:rsid w:val="00D4248B"/>
    <w:rsid w:val="00D42631"/>
    <w:rsid w:val="00D4284F"/>
    <w:rsid w:val="00D42A21"/>
    <w:rsid w:val="00D42FF1"/>
    <w:rsid w:val="00D44A5E"/>
    <w:rsid w:val="00D44BA8"/>
    <w:rsid w:val="00D44D25"/>
    <w:rsid w:val="00D46A29"/>
    <w:rsid w:val="00D46C61"/>
    <w:rsid w:val="00D46EFB"/>
    <w:rsid w:val="00D47417"/>
    <w:rsid w:val="00D47B3E"/>
    <w:rsid w:val="00D47DD0"/>
    <w:rsid w:val="00D50118"/>
    <w:rsid w:val="00D5278D"/>
    <w:rsid w:val="00D528A1"/>
    <w:rsid w:val="00D52E25"/>
    <w:rsid w:val="00D5363B"/>
    <w:rsid w:val="00D54D60"/>
    <w:rsid w:val="00D5524B"/>
    <w:rsid w:val="00D55888"/>
    <w:rsid w:val="00D56404"/>
    <w:rsid w:val="00D5650C"/>
    <w:rsid w:val="00D56522"/>
    <w:rsid w:val="00D578FF"/>
    <w:rsid w:val="00D60032"/>
    <w:rsid w:val="00D601B8"/>
    <w:rsid w:val="00D601CC"/>
    <w:rsid w:val="00D6023A"/>
    <w:rsid w:val="00D602DD"/>
    <w:rsid w:val="00D622F8"/>
    <w:rsid w:val="00D631FA"/>
    <w:rsid w:val="00D63D5F"/>
    <w:rsid w:val="00D64897"/>
    <w:rsid w:val="00D660F4"/>
    <w:rsid w:val="00D66DBC"/>
    <w:rsid w:val="00D6743C"/>
    <w:rsid w:val="00D6785B"/>
    <w:rsid w:val="00D67DD7"/>
    <w:rsid w:val="00D700BC"/>
    <w:rsid w:val="00D716C2"/>
    <w:rsid w:val="00D71947"/>
    <w:rsid w:val="00D71DDE"/>
    <w:rsid w:val="00D7228F"/>
    <w:rsid w:val="00D728ED"/>
    <w:rsid w:val="00D72FFD"/>
    <w:rsid w:val="00D73B90"/>
    <w:rsid w:val="00D74BBE"/>
    <w:rsid w:val="00D74E62"/>
    <w:rsid w:val="00D76238"/>
    <w:rsid w:val="00D76812"/>
    <w:rsid w:val="00D8067B"/>
    <w:rsid w:val="00D808E7"/>
    <w:rsid w:val="00D80BF4"/>
    <w:rsid w:val="00D811AD"/>
    <w:rsid w:val="00D81252"/>
    <w:rsid w:val="00D83148"/>
    <w:rsid w:val="00D83E2C"/>
    <w:rsid w:val="00D84711"/>
    <w:rsid w:val="00D855E8"/>
    <w:rsid w:val="00D8596C"/>
    <w:rsid w:val="00D85AF4"/>
    <w:rsid w:val="00D86028"/>
    <w:rsid w:val="00D863A5"/>
    <w:rsid w:val="00D86F11"/>
    <w:rsid w:val="00D87516"/>
    <w:rsid w:val="00D87630"/>
    <w:rsid w:val="00D90539"/>
    <w:rsid w:val="00D91C40"/>
    <w:rsid w:val="00D91D05"/>
    <w:rsid w:val="00D91F31"/>
    <w:rsid w:val="00D920F3"/>
    <w:rsid w:val="00D92355"/>
    <w:rsid w:val="00D93D17"/>
    <w:rsid w:val="00D93D2B"/>
    <w:rsid w:val="00D94899"/>
    <w:rsid w:val="00D9551A"/>
    <w:rsid w:val="00D9582D"/>
    <w:rsid w:val="00D95BE2"/>
    <w:rsid w:val="00D95E90"/>
    <w:rsid w:val="00D964BE"/>
    <w:rsid w:val="00D964FB"/>
    <w:rsid w:val="00D96725"/>
    <w:rsid w:val="00D971D2"/>
    <w:rsid w:val="00D97A44"/>
    <w:rsid w:val="00DA02EA"/>
    <w:rsid w:val="00DA0B55"/>
    <w:rsid w:val="00DA0E00"/>
    <w:rsid w:val="00DA1142"/>
    <w:rsid w:val="00DA1E55"/>
    <w:rsid w:val="00DA2F26"/>
    <w:rsid w:val="00DA33DC"/>
    <w:rsid w:val="00DA3A2D"/>
    <w:rsid w:val="00DA3FA6"/>
    <w:rsid w:val="00DA4A23"/>
    <w:rsid w:val="00DA4F7A"/>
    <w:rsid w:val="00DA5299"/>
    <w:rsid w:val="00DA5C62"/>
    <w:rsid w:val="00DA63C4"/>
    <w:rsid w:val="00DA64CD"/>
    <w:rsid w:val="00DA6C15"/>
    <w:rsid w:val="00DA6E91"/>
    <w:rsid w:val="00DA74EB"/>
    <w:rsid w:val="00DA7E0C"/>
    <w:rsid w:val="00DB0F5D"/>
    <w:rsid w:val="00DB14CF"/>
    <w:rsid w:val="00DB16BC"/>
    <w:rsid w:val="00DB16D3"/>
    <w:rsid w:val="00DB19BD"/>
    <w:rsid w:val="00DB227A"/>
    <w:rsid w:val="00DB2353"/>
    <w:rsid w:val="00DB282F"/>
    <w:rsid w:val="00DB28DC"/>
    <w:rsid w:val="00DB2F7E"/>
    <w:rsid w:val="00DB356C"/>
    <w:rsid w:val="00DB45F1"/>
    <w:rsid w:val="00DB46DF"/>
    <w:rsid w:val="00DB47DB"/>
    <w:rsid w:val="00DB4CAE"/>
    <w:rsid w:val="00DB4DEE"/>
    <w:rsid w:val="00DB63ED"/>
    <w:rsid w:val="00DB67F0"/>
    <w:rsid w:val="00DB6B3C"/>
    <w:rsid w:val="00DB6C8C"/>
    <w:rsid w:val="00DB6DA5"/>
    <w:rsid w:val="00DB7FA2"/>
    <w:rsid w:val="00DC06AE"/>
    <w:rsid w:val="00DC2A1A"/>
    <w:rsid w:val="00DC2F4B"/>
    <w:rsid w:val="00DC3A94"/>
    <w:rsid w:val="00DC41F8"/>
    <w:rsid w:val="00DC63F4"/>
    <w:rsid w:val="00DC660A"/>
    <w:rsid w:val="00DC7126"/>
    <w:rsid w:val="00DD1037"/>
    <w:rsid w:val="00DD17DA"/>
    <w:rsid w:val="00DD28DC"/>
    <w:rsid w:val="00DD2D67"/>
    <w:rsid w:val="00DD2D8B"/>
    <w:rsid w:val="00DD3ED6"/>
    <w:rsid w:val="00DD3EE9"/>
    <w:rsid w:val="00DD4260"/>
    <w:rsid w:val="00DD48A6"/>
    <w:rsid w:val="00DD4CC3"/>
    <w:rsid w:val="00DD5653"/>
    <w:rsid w:val="00DD5AFA"/>
    <w:rsid w:val="00DD61FB"/>
    <w:rsid w:val="00DD687C"/>
    <w:rsid w:val="00DD733D"/>
    <w:rsid w:val="00DD7EBC"/>
    <w:rsid w:val="00DE03B6"/>
    <w:rsid w:val="00DE05F5"/>
    <w:rsid w:val="00DE0E16"/>
    <w:rsid w:val="00DE103D"/>
    <w:rsid w:val="00DE10A5"/>
    <w:rsid w:val="00DE27C6"/>
    <w:rsid w:val="00DE379E"/>
    <w:rsid w:val="00DE38F5"/>
    <w:rsid w:val="00DE3DED"/>
    <w:rsid w:val="00DE3E29"/>
    <w:rsid w:val="00DE3F89"/>
    <w:rsid w:val="00DE4930"/>
    <w:rsid w:val="00DE67BC"/>
    <w:rsid w:val="00DE6AA2"/>
    <w:rsid w:val="00DE7F4E"/>
    <w:rsid w:val="00DF0008"/>
    <w:rsid w:val="00DF050E"/>
    <w:rsid w:val="00DF053B"/>
    <w:rsid w:val="00DF16C7"/>
    <w:rsid w:val="00DF1C06"/>
    <w:rsid w:val="00DF1DEA"/>
    <w:rsid w:val="00DF2A3F"/>
    <w:rsid w:val="00DF2A93"/>
    <w:rsid w:val="00DF3FFE"/>
    <w:rsid w:val="00DF424C"/>
    <w:rsid w:val="00DF430D"/>
    <w:rsid w:val="00DF530D"/>
    <w:rsid w:val="00DF5520"/>
    <w:rsid w:val="00DF727C"/>
    <w:rsid w:val="00E00093"/>
    <w:rsid w:val="00E008E7"/>
    <w:rsid w:val="00E00DA1"/>
    <w:rsid w:val="00E0114A"/>
    <w:rsid w:val="00E012B8"/>
    <w:rsid w:val="00E018F2"/>
    <w:rsid w:val="00E01D70"/>
    <w:rsid w:val="00E026F8"/>
    <w:rsid w:val="00E035ED"/>
    <w:rsid w:val="00E0392E"/>
    <w:rsid w:val="00E039AC"/>
    <w:rsid w:val="00E03D9B"/>
    <w:rsid w:val="00E03E47"/>
    <w:rsid w:val="00E03F63"/>
    <w:rsid w:val="00E04EEC"/>
    <w:rsid w:val="00E05261"/>
    <w:rsid w:val="00E0529E"/>
    <w:rsid w:val="00E0564E"/>
    <w:rsid w:val="00E057DC"/>
    <w:rsid w:val="00E05B27"/>
    <w:rsid w:val="00E066DA"/>
    <w:rsid w:val="00E06966"/>
    <w:rsid w:val="00E06DD9"/>
    <w:rsid w:val="00E11723"/>
    <w:rsid w:val="00E1213B"/>
    <w:rsid w:val="00E127CD"/>
    <w:rsid w:val="00E12B31"/>
    <w:rsid w:val="00E136B0"/>
    <w:rsid w:val="00E13F69"/>
    <w:rsid w:val="00E145BB"/>
    <w:rsid w:val="00E14844"/>
    <w:rsid w:val="00E14A0B"/>
    <w:rsid w:val="00E15053"/>
    <w:rsid w:val="00E15083"/>
    <w:rsid w:val="00E157C6"/>
    <w:rsid w:val="00E15E0F"/>
    <w:rsid w:val="00E168BA"/>
    <w:rsid w:val="00E179C9"/>
    <w:rsid w:val="00E17BD7"/>
    <w:rsid w:val="00E17C72"/>
    <w:rsid w:val="00E20E04"/>
    <w:rsid w:val="00E21E27"/>
    <w:rsid w:val="00E2252F"/>
    <w:rsid w:val="00E2277E"/>
    <w:rsid w:val="00E23538"/>
    <w:rsid w:val="00E23738"/>
    <w:rsid w:val="00E23ADE"/>
    <w:rsid w:val="00E2432C"/>
    <w:rsid w:val="00E24404"/>
    <w:rsid w:val="00E24A92"/>
    <w:rsid w:val="00E24ABE"/>
    <w:rsid w:val="00E26AD7"/>
    <w:rsid w:val="00E26B3D"/>
    <w:rsid w:val="00E26DF8"/>
    <w:rsid w:val="00E26F3C"/>
    <w:rsid w:val="00E270F4"/>
    <w:rsid w:val="00E270F7"/>
    <w:rsid w:val="00E27270"/>
    <w:rsid w:val="00E27B0E"/>
    <w:rsid w:val="00E305B5"/>
    <w:rsid w:val="00E30624"/>
    <w:rsid w:val="00E30A30"/>
    <w:rsid w:val="00E3289A"/>
    <w:rsid w:val="00E32DEB"/>
    <w:rsid w:val="00E33128"/>
    <w:rsid w:val="00E35B87"/>
    <w:rsid w:val="00E35FE4"/>
    <w:rsid w:val="00E36F75"/>
    <w:rsid w:val="00E40408"/>
    <w:rsid w:val="00E40756"/>
    <w:rsid w:val="00E40C2B"/>
    <w:rsid w:val="00E40DD3"/>
    <w:rsid w:val="00E40EFE"/>
    <w:rsid w:val="00E413FA"/>
    <w:rsid w:val="00E414FA"/>
    <w:rsid w:val="00E41679"/>
    <w:rsid w:val="00E41CFA"/>
    <w:rsid w:val="00E4354F"/>
    <w:rsid w:val="00E436A7"/>
    <w:rsid w:val="00E43DDA"/>
    <w:rsid w:val="00E4459F"/>
    <w:rsid w:val="00E44A55"/>
    <w:rsid w:val="00E44DE2"/>
    <w:rsid w:val="00E4536E"/>
    <w:rsid w:val="00E453EA"/>
    <w:rsid w:val="00E45772"/>
    <w:rsid w:val="00E46188"/>
    <w:rsid w:val="00E463D8"/>
    <w:rsid w:val="00E46910"/>
    <w:rsid w:val="00E47119"/>
    <w:rsid w:val="00E47DDB"/>
    <w:rsid w:val="00E500A8"/>
    <w:rsid w:val="00E50F43"/>
    <w:rsid w:val="00E51F86"/>
    <w:rsid w:val="00E51FE5"/>
    <w:rsid w:val="00E52881"/>
    <w:rsid w:val="00E53B94"/>
    <w:rsid w:val="00E53EDC"/>
    <w:rsid w:val="00E54718"/>
    <w:rsid w:val="00E54742"/>
    <w:rsid w:val="00E549AA"/>
    <w:rsid w:val="00E54DDD"/>
    <w:rsid w:val="00E54F00"/>
    <w:rsid w:val="00E556DA"/>
    <w:rsid w:val="00E5578A"/>
    <w:rsid w:val="00E5612B"/>
    <w:rsid w:val="00E575E4"/>
    <w:rsid w:val="00E57D77"/>
    <w:rsid w:val="00E612D0"/>
    <w:rsid w:val="00E61B06"/>
    <w:rsid w:val="00E62818"/>
    <w:rsid w:val="00E62B7C"/>
    <w:rsid w:val="00E63376"/>
    <w:rsid w:val="00E63DAE"/>
    <w:rsid w:val="00E64112"/>
    <w:rsid w:val="00E642A5"/>
    <w:rsid w:val="00E64871"/>
    <w:rsid w:val="00E64E28"/>
    <w:rsid w:val="00E65D5E"/>
    <w:rsid w:val="00E660EC"/>
    <w:rsid w:val="00E66A12"/>
    <w:rsid w:val="00E66D0D"/>
    <w:rsid w:val="00E671A7"/>
    <w:rsid w:val="00E67605"/>
    <w:rsid w:val="00E676F8"/>
    <w:rsid w:val="00E677B0"/>
    <w:rsid w:val="00E678CA"/>
    <w:rsid w:val="00E702E5"/>
    <w:rsid w:val="00E716C0"/>
    <w:rsid w:val="00E716E4"/>
    <w:rsid w:val="00E71B20"/>
    <w:rsid w:val="00E71D30"/>
    <w:rsid w:val="00E72184"/>
    <w:rsid w:val="00E73C7B"/>
    <w:rsid w:val="00E73EC6"/>
    <w:rsid w:val="00E747D1"/>
    <w:rsid w:val="00E74BB2"/>
    <w:rsid w:val="00E74D01"/>
    <w:rsid w:val="00E75049"/>
    <w:rsid w:val="00E75695"/>
    <w:rsid w:val="00E757A9"/>
    <w:rsid w:val="00E75C15"/>
    <w:rsid w:val="00E75E17"/>
    <w:rsid w:val="00E75F15"/>
    <w:rsid w:val="00E76CA1"/>
    <w:rsid w:val="00E76E65"/>
    <w:rsid w:val="00E771DF"/>
    <w:rsid w:val="00E77712"/>
    <w:rsid w:val="00E77A4F"/>
    <w:rsid w:val="00E77BD4"/>
    <w:rsid w:val="00E77C20"/>
    <w:rsid w:val="00E806B5"/>
    <w:rsid w:val="00E80AD3"/>
    <w:rsid w:val="00E80D3A"/>
    <w:rsid w:val="00E8108C"/>
    <w:rsid w:val="00E81BB8"/>
    <w:rsid w:val="00E81E83"/>
    <w:rsid w:val="00E820BF"/>
    <w:rsid w:val="00E83786"/>
    <w:rsid w:val="00E84833"/>
    <w:rsid w:val="00E84B4E"/>
    <w:rsid w:val="00E8592F"/>
    <w:rsid w:val="00E8655B"/>
    <w:rsid w:val="00E8682D"/>
    <w:rsid w:val="00E8712D"/>
    <w:rsid w:val="00E87621"/>
    <w:rsid w:val="00E87F2B"/>
    <w:rsid w:val="00E90C6A"/>
    <w:rsid w:val="00E94107"/>
    <w:rsid w:val="00E94406"/>
    <w:rsid w:val="00E9459C"/>
    <w:rsid w:val="00E94B3E"/>
    <w:rsid w:val="00E94EE1"/>
    <w:rsid w:val="00E954B8"/>
    <w:rsid w:val="00E965C1"/>
    <w:rsid w:val="00E96F92"/>
    <w:rsid w:val="00E97522"/>
    <w:rsid w:val="00E975A9"/>
    <w:rsid w:val="00E97A54"/>
    <w:rsid w:val="00E97F4C"/>
    <w:rsid w:val="00EA0160"/>
    <w:rsid w:val="00EA0F7D"/>
    <w:rsid w:val="00EA1014"/>
    <w:rsid w:val="00EA1F3D"/>
    <w:rsid w:val="00EA3531"/>
    <w:rsid w:val="00EA35F1"/>
    <w:rsid w:val="00EA3708"/>
    <w:rsid w:val="00EA4141"/>
    <w:rsid w:val="00EA486B"/>
    <w:rsid w:val="00EA53A7"/>
    <w:rsid w:val="00EA5C0A"/>
    <w:rsid w:val="00EA6645"/>
    <w:rsid w:val="00EA70EF"/>
    <w:rsid w:val="00EA7357"/>
    <w:rsid w:val="00EA735C"/>
    <w:rsid w:val="00EB0424"/>
    <w:rsid w:val="00EB042F"/>
    <w:rsid w:val="00EB066C"/>
    <w:rsid w:val="00EB0677"/>
    <w:rsid w:val="00EB0FBD"/>
    <w:rsid w:val="00EB2221"/>
    <w:rsid w:val="00EB2760"/>
    <w:rsid w:val="00EB2D01"/>
    <w:rsid w:val="00EB392F"/>
    <w:rsid w:val="00EB39F7"/>
    <w:rsid w:val="00EB3C5D"/>
    <w:rsid w:val="00EB4022"/>
    <w:rsid w:val="00EB5EC7"/>
    <w:rsid w:val="00EB67B9"/>
    <w:rsid w:val="00EB6EB0"/>
    <w:rsid w:val="00EB70A9"/>
    <w:rsid w:val="00EC0394"/>
    <w:rsid w:val="00EC0CF2"/>
    <w:rsid w:val="00EC0F06"/>
    <w:rsid w:val="00EC14A3"/>
    <w:rsid w:val="00EC17E6"/>
    <w:rsid w:val="00EC203A"/>
    <w:rsid w:val="00EC207A"/>
    <w:rsid w:val="00EC2483"/>
    <w:rsid w:val="00EC358A"/>
    <w:rsid w:val="00EC3AF2"/>
    <w:rsid w:val="00EC3CA8"/>
    <w:rsid w:val="00EC4392"/>
    <w:rsid w:val="00EC54AA"/>
    <w:rsid w:val="00EC5858"/>
    <w:rsid w:val="00EC590E"/>
    <w:rsid w:val="00EC63C2"/>
    <w:rsid w:val="00EC658F"/>
    <w:rsid w:val="00EC74AD"/>
    <w:rsid w:val="00EC7F22"/>
    <w:rsid w:val="00ED0AB3"/>
    <w:rsid w:val="00ED0B67"/>
    <w:rsid w:val="00ED0E2C"/>
    <w:rsid w:val="00ED138E"/>
    <w:rsid w:val="00ED16D5"/>
    <w:rsid w:val="00ED180B"/>
    <w:rsid w:val="00ED21F8"/>
    <w:rsid w:val="00ED2247"/>
    <w:rsid w:val="00ED2284"/>
    <w:rsid w:val="00ED2DCD"/>
    <w:rsid w:val="00ED3398"/>
    <w:rsid w:val="00ED33DB"/>
    <w:rsid w:val="00ED3C3E"/>
    <w:rsid w:val="00ED55C3"/>
    <w:rsid w:val="00ED5B17"/>
    <w:rsid w:val="00ED66D3"/>
    <w:rsid w:val="00ED6751"/>
    <w:rsid w:val="00ED6A60"/>
    <w:rsid w:val="00ED6DAD"/>
    <w:rsid w:val="00ED71F0"/>
    <w:rsid w:val="00ED724C"/>
    <w:rsid w:val="00ED7CDE"/>
    <w:rsid w:val="00ED7FBC"/>
    <w:rsid w:val="00EE04E8"/>
    <w:rsid w:val="00EE12F6"/>
    <w:rsid w:val="00EE1973"/>
    <w:rsid w:val="00EE278F"/>
    <w:rsid w:val="00EE27F2"/>
    <w:rsid w:val="00EE3720"/>
    <w:rsid w:val="00EE38C4"/>
    <w:rsid w:val="00EE4032"/>
    <w:rsid w:val="00EE413B"/>
    <w:rsid w:val="00EE43A2"/>
    <w:rsid w:val="00EE4602"/>
    <w:rsid w:val="00EE48EC"/>
    <w:rsid w:val="00EE4C2E"/>
    <w:rsid w:val="00EE5F45"/>
    <w:rsid w:val="00EE5FE7"/>
    <w:rsid w:val="00EE64EF"/>
    <w:rsid w:val="00EE6B3D"/>
    <w:rsid w:val="00EE6CEF"/>
    <w:rsid w:val="00EE7000"/>
    <w:rsid w:val="00EE70DC"/>
    <w:rsid w:val="00EE7130"/>
    <w:rsid w:val="00EE7CA5"/>
    <w:rsid w:val="00EF046F"/>
    <w:rsid w:val="00EF07B8"/>
    <w:rsid w:val="00EF176A"/>
    <w:rsid w:val="00EF22FA"/>
    <w:rsid w:val="00EF27A7"/>
    <w:rsid w:val="00EF2F1C"/>
    <w:rsid w:val="00EF4E01"/>
    <w:rsid w:val="00EF4E7E"/>
    <w:rsid w:val="00EF50E6"/>
    <w:rsid w:val="00EF5A45"/>
    <w:rsid w:val="00EF5E17"/>
    <w:rsid w:val="00EF6CEF"/>
    <w:rsid w:val="00EF767D"/>
    <w:rsid w:val="00EF7713"/>
    <w:rsid w:val="00EF7F92"/>
    <w:rsid w:val="00EF7FE5"/>
    <w:rsid w:val="00F00B3F"/>
    <w:rsid w:val="00F02057"/>
    <w:rsid w:val="00F03854"/>
    <w:rsid w:val="00F03B82"/>
    <w:rsid w:val="00F04450"/>
    <w:rsid w:val="00F052DE"/>
    <w:rsid w:val="00F05C92"/>
    <w:rsid w:val="00F062C3"/>
    <w:rsid w:val="00F06AB1"/>
    <w:rsid w:val="00F076EC"/>
    <w:rsid w:val="00F07899"/>
    <w:rsid w:val="00F07AC0"/>
    <w:rsid w:val="00F07D6B"/>
    <w:rsid w:val="00F1125B"/>
    <w:rsid w:val="00F1147A"/>
    <w:rsid w:val="00F11DD1"/>
    <w:rsid w:val="00F1214B"/>
    <w:rsid w:val="00F12BAB"/>
    <w:rsid w:val="00F133A5"/>
    <w:rsid w:val="00F138EE"/>
    <w:rsid w:val="00F14C79"/>
    <w:rsid w:val="00F15697"/>
    <w:rsid w:val="00F15C28"/>
    <w:rsid w:val="00F15C42"/>
    <w:rsid w:val="00F15D11"/>
    <w:rsid w:val="00F15FA9"/>
    <w:rsid w:val="00F162DE"/>
    <w:rsid w:val="00F16C37"/>
    <w:rsid w:val="00F17A84"/>
    <w:rsid w:val="00F20190"/>
    <w:rsid w:val="00F20A7B"/>
    <w:rsid w:val="00F20C54"/>
    <w:rsid w:val="00F20CC9"/>
    <w:rsid w:val="00F20EBF"/>
    <w:rsid w:val="00F212B2"/>
    <w:rsid w:val="00F2197D"/>
    <w:rsid w:val="00F219AB"/>
    <w:rsid w:val="00F2214B"/>
    <w:rsid w:val="00F2248E"/>
    <w:rsid w:val="00F225AE"/>
    <w:rsid w:val="00F227EB"/>
    <w:rsid w:val="00F22A24"/>
    <w:rsid w:val="00F22C60"/>
    <w:rsid w:val="00F22EF1"/>
    <w:rsid w:val="00F2336A"/>
    <w:rsid w:val="00F23A4C"/>
    <w:rsid w:val="00F23A61"/>
    <w:rsid w:val="00F24A67"/>
    <w:rsid w:val="00F25C20"/>
    <w:rsid w:val="00F26333"/>
    <w:rsid w:val="00F264BC"/>
    <w:rsid w:val="00F300BD"/>
    <w:rsid w:val="00F303A3"/>
    <w:rsid w:val="00F304C6"/>
    <w:rsid w:val="00F30B3D"/>
    <w:rsid w:val="00F30E15"/>
    <w:rsid w:val="00F30F21"/>
    <w:rsid w:val="00F31083"/>
    <w:rsid w:val="00F31CA9"/>
    <w:rsid w:val="00F320E8"/>
    <w:rsid w:val="00F32318"/>
    <w:rsid w:val="00F32714"/>
    <w:rsid w:val="00F331AE"/>
    <w:rsid w:val="00F33501"/>
    <w:rsid w:val="00F33A78"/>
    <w:rsid w:val="00F33B65"/>
    <w:rsid w:val="00F340B5"/>
    <w:rsid w:val="00F3423E"/>
    <w:rsid w:val="00F34332"/>
    <w:rsid w:val="00F34441"/>
    <w:rsid w:val="00F348EB"/>
    <w:rsid w:val="00F34F1B"/>
    <w:rsid w:val="00F350C0"/>
    <w:rsid w:val="00F35418"/>
    <w:rsid w:val="00F3578D"/>
    <w:rsid w:val="00F35FF6"/>
    <w:rsid w:val="00F36A2B"/>
    <w:rsid w:val="00F379EF"/>
    <w:rsid w:val="00F37F12"/>
    <w:rsid w:val="00F4002D"/>
    <w:rsid w:val="00F401C3"/>
    <w:rsid w:val="00F40933"/>
    <w:rsid w:val="00F40A97"/>
    <w:rsid w:val="00F42387"/>
    <w:rsid w:val="00F423C9"/>
    <w:rsid w:val="00F4302A"/>
    <w:rsid w:val="00F431B3"/>
    <w:rsid w:val="00F43852"/>
    <w:rsid w:val="00F438DB"/>
    <w:rsid w:val="00F43B62"/>
    <w:rsid w:val="00F43BEB"/>
    <w:rsid w:val="00F44F52"/>
    <w:rsid w:val="00F45600"/>
    <w:rsid w:val="00F45D04"/>
    <w:rsid w:val="00F46952"/>
    <w:rsid w:val="00F47E06"/>
    <w:rsid w:val="00F50323"/>
    <w:rsid w:val="00F506DE"/>
    <w:rsid w:val="00F50A83"/>
    <w:rsid w:val="00F50B12"/>
    <w:rsid w:val="00F51187"/>
    <w:rsid w:val="00F513D0"/>
    <w:rsid w:val="00F514BF"/>
    <w:rsid w:val="00F518CC"/>
    <w:rsid w:val="00F51AAE"/>
    <w:rsid w:val="00F51C7E"/>
    <w:rsid w:val="00F51CC2"/>
    <w:rsid w:val="00F528E7"/>
    <w:rsid w:val="00F52919"/>
    <w:rsid w:val="00F52948"/>
    <w:rsid w:val="00F5343B"/>
    <w:rsid w:val="00F536DA"/>
    <w:rsid w:val="00F53757"/>
    <w:rsid w:val="00F53A46"/>
    <w:rsid w:val="00F54D86"/>
    <w:rsid w:val="00F552A9"/>
    <w:rsid w:val="00F558E4"/>
    <w:rsid w:val="00F55A63"/>
    <w:rsid w:val="00F55A68"/>
    <w:rsid w:val="00F56234"/>
    <w:rsid w:val="00F568E3"/>
    <w:rsid w:val="00F56AD7"/>
    <w:rsid w:val="00F56B6F"/>
    <w:rsid w:val="00F60296"/>
    <w:rsid w:val="00F60B91"/>
    <w:rsid w:val="00F61175"/>
    <w:rsid w:val="00F61355"/>
    <w:rsid w:val="00F61966"/>
    <w:rsid w:val="00F62D1B"/>
    <w:rsid w:val="00F632B9"/>
    <w:rsid w:val="00F63654"/>
    <w:rsid w:val="00F63E65"/>
    <w:rsid w:val="00F6411F"/>
    <w:rsid w:val="00F64893"/>
    <w:rsid w:val="00F64972"/>
    <w:rsid w:val="00F64C87"/>
    <w:rsid w:val="00F64F5D"/>
    <w:rsid w:val="00F65541"/>
    <w:rsid w:val="00F662ED"/>
    <w:rsid w:val="00F66C5A"/>
    <w:rsid w:val="00F66EE8"/>
    <w:rsid w:val="00F673BA"/>
    <w:rsid w:val="00F67AEE"/>
    <w:rsid w:val="00F67FB9"/>
    <w:rsid w:val="00F70203"/>
    <w:rsid w:val="00F7103A"/>
    <w:rsid w:val="00F714A7"/>
    <w:rsid w:val="00F715E6"/>
    <w:rsid w:val="00F716B7"/>
    <w:rsid w:val="00F72FED"/>
    <w:rsid w:val="00F73440"/>
    <w:rsid w:val="00F73705"/>
    <w:rsid w:val="00F73CEA"/>
    <w:rsid w:val="00F742B7"/>
    <w:rsid w:val="00F743A2"/>
    <w:rsid w:val="00F74F9F"/>
    <w:rsid w:val="00F7513B"/>
    <w:rsid w:val="00F753C1"/>
    <w:rsid w:val="00F75A74"/>
    <w:rsid w:val="00F75C55"/>
    <w:rsid w:val="00F764E1"/>
    <w:rsid w:val="00F76D22"/>
    <w:rsid w:val="00F779E1"/>
    <w:rsid w:val="00F77C79"/>
    <w:rsid w:val="00F77D2F"/>
    <w:rsid w:val="00F77FDD"/>
    <w:rsid w:val="00F800BC"/>
    <w:rsid w:val="00F80A69"/>
    <w:rsid w:val="00F80EC9"/>
    <w:rsid w:val="00F814CF"/>
    <w:rsid w:val="00F81AFB"/>
    <w:rsid w:val="00F827F3"/>
    <w:rsid w:val="00F82AA8"/>
    <w:rsid w:val="00F832C7"/>
    <w:rsid w:val="00F8389C"/>
    <w:rsid w:val="00F848A1"/>
    <w:rsid w:val="00F84C0B"/>
    <w:rsid w:val="00F8575A"/>
    <w:rsid w:val="00F85EAA"/>
    <w:rsid w:val="00F9035C"/>
    <w:rsid w:val="00F904F7"/>
    <w:rsid w:val="00F90660"/>
    <w:rsid w:val="00F92012"/>
    <w:rsid w:val="00F92299"/>
    <w:rsid w:val="00F9241D"/>
    <w:rsid w:val="00F93A3E"/>
    <w:rsid w:val="00F949A1"/>
    <w:rsid w:val="00F96011"/>
    <w:rsid w:val="00F961EB"/>
    <w:rsid w:val="00F9677B"/>
    <w:rsid w:val="00F97513"/>
    <w:rsid w:val="00F97C89"/>
    <w:rsid w:val="00FA0133"/>
    <w:rsid w:val="00FA059D"/>
    <w:rsid w:val="00FA0F5B"/>
    <w:rsid w:val="00FA1025"/>
    <w:rsid w:val="00FA1D4B"/>
    <w:rsid w:val="00FA21CB"/>
    <w:rsid w:val="00FA3411"/>
    <w:rsid w:val="00FA392B"/>
    <w:rsid w:val="00FA3991"/>
    <w:rsid w:val="00FA49E5"/>
    <w:rsid w:val="00FA4E3C"/>
    <w:rsid w:val="00FA5733"/>
    <w:rsid w:val="00FA595A"/>
    <w:rsid w:val="00FA5A4E"/>
    <w:rsid w:val="00FA5ADE"/>
    <w:rsid w:val="00FA5E2B"/>
    <w:rsid w:val="00FA64D8"/>
    <w:rsid w:val="00FA72FB"/>
    <w:rsid w:val="00FA7B86"/>
    <w:rsid w:val="00FB034A"/>
    <w:rsid w:val="00FB0DBD"/>
    <w:rsid w:val="00FB0F1B"/>
    <w:rsid w:val="00FB15CC"/>
    <w:rsid w:val="00FB1C74"/>
    <w:rsid w:val="00FB23EC"/>
    <w:rsid w:val="00FB2BAB"/>
    <w:rsid w:val="00FB3808"/>
    <w:rsid w:val="00FB4144"/>
    <w:rsid w:val="00FB4AA2"/>
    <w:rsid w:val="00FB5EB2"/>
    <w:rsid w:val="00FB629C"/>
    <w:rsid w:val="00FB645B"/>
    <w:rsid w:val="00FB6500"/>
    <w:rsid w:val="00FB6A90"/>
    <w:rsid w:val="00FB7550"/>
    <w:rsid w:val="00FB7B3B"/>
    <w:rsid w:val="00FB7E03"/>
    <w:rsid w:val="00FC0147"/>
    <w:rsid w:val="00FC033D"/>
    <w:rsid w:val="00FC0F19"/>
    <w:rsid w:val="00FC116F"/>
    <w:rsid w:val="00FC1763"/>
    <w:rsid w:val="00FC1897"/>
    <w:rsid w:val="00FC1FF8"/>
    <w:rsid w:val="00FC25A2"/>
    <w:rsid w:val="00FC25DC"/>
    <w:rsid w:val="00FC282D"/>
    <w:rsid w:val="00FC3542"/>
    <w:rsid w:val="00FC4354"/>
    <w:rsid w:val="00FC4364"/>
    <w:rsid w:val="00FC4C64"/>
    <w:rsid w:val="00FC4D25"/>
    <w:rsid w:val="00FC5BD4"/>
    <w:rsid w:val="00FC5C70"/>
    <w:rsid w:val="00FC66DA"/>
    <w:rsid w:val="00FC66FA"/>
    <w:rsid w:val="00FD02C4"/>
    <w:rsid w:val="00FD289A"/>
    <w:rsid w:val="00FD35FE"/>
    <w:rsid w:val="00FD39E0"/>
    <w:rsid w:val="00FD3ACC"/>
    <w:rsid w:val="00FD3CE5"/>
    <w:rsid w:val="00FD3E33"/>
    <w:rsid w:val="00FD3FCF"/>
    <w:rsid w:val="00FD43AF"/>
    <w:rsid w:val="00FD4980"/>
    <w:rsid w:val="00FD4AB6"/>
    <w:rsid w:val="00FD4CF9"/>
    <w:rsid w:val="00FD5C5C"/>
    <w:rsid w:val="00FD5DFE"/>
    <w:rsid w:val="00FD60B3"/>
    <w:rsid w:val="00FD6979"/>
    <w:rsid w:val="00FD746E"/>
    <w:rsid w:val="00FD790D"/>
    <w:rsid w:val="00FE030D"/>
    <w:rsid w:val="00FE057A"/>
    <w:rsid w:val="00FE0E0E"/>
    <w:rsid w:val="00FE0F36"/>
    <w:rsid w:val="00FE1018"/>
    <w:rsid w:val="00FE1700"/>
    <w:rsid w:val="00FE2251"/>
    <w:rsid w:val="00FE31C2"/>
    <w:rsid w:val="00FE31C5"/>
    <w:rsid w:val="00FE3DB4"/>
    <w:rsid w:val="00FE4425"/>
    <w:rsid w:val="00FE4BE9"/>
    <w:rsid w:val="00FE4CA3"/>
    <w:rsid w:val="00FE4FF7"/>
    <w:rsid w:val="00FE50CA"/>
    <w:rsid w:val="00FE5348"/>
    <w:rsid w:val="00FE53B6"/>
    <w:rsid w:val="00FE54CA"/>
    <w:rsid w:val="00FE5713"/>
    <w:rsid w:val="00FE5FC3"/>
    <w:rsid w:val="00FE688B"/>
    <w:rsid w:val="00FE784C"/>
    <w:rsid w:val="00FE7904"/>
    <w:rsid w:val="00FE7B49"/>
    <w:rsid w:val="00FF0690"/>
    <w:rsid w:val="00FF0BC3"/>
    <w:rsid w:val="00FF2503"/>
    <w:rsid w:val="00FF2D53"/>
    <w:rsid w:val="00FF2E15"/>
    <w:rsid w:val="00FF36E0"/>
    <w:rsid w:val="00FF3B66"/>
    <w:rsid w:val="00FF3F89"/>
    <w:rsid w:val="00FF3FCC"/>
    <w:rsid w:val="00FF4364"/>
    <w:rsid w:val="00FF47F8"/>
    <w:rsid w:val="00FF4D44"/>
    <w:rsid w:val="00FF4EF1"/>
    <w:rsid w:val="00FF50B9"/>
    <w:rsid w:val="00FF50BC"/>
    <w:rsid w:val="00FF5322"/>
    <w:rsid w:val="00FF5A3D"/>
    <w:rsid w:val="00FF64DD"/>
    <w:rsid w:val="00FF68CD"/>
    <w:rsid w:val="00FF6C7D"/>
    <w:rsid w:val="00FF7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uiPriority="0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locked="1" w:uiPriority="0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5A68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7FD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77FDD"/>
    <w:pPr>
      <w:keepNext/>
      <w:jc w:val="right"/>
      <w:outlineLvl w:val="2"/>
    </w:pPr>
    <w:rPr>
      <w:rFonts w:ascii="Arial" w:hAnsi="Arial"/>
      <w:b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77BD4"/>
    <w:rPr>
      <w:rFonts w:ascii="Arial" w:hAnsi="Arial"/>
      <w:b/>
      <w:kern w:val="32"/>
      <w:sz w:val="32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77FDD"/>
    <w:rPr>
      <w:rFonts w:ascii="Arial" w:hAnsi="Arial"/>
      <w:b/>
      <w:sz w:val="28"/>
      <w:lang w:val="uk-UA" w:eastAsia="ru-RU"/>
    </w:rPr>
  </w:style>
  <w:style w:type="character" w:customStyle="1" w:styleId="1">
    <w:name w:val="Шрифт абзацу за промовчанням1"/>
    <w:uiPriority w:val="99"/>
    <w:semiHidden/>
    <w:rsid w:val="00D31573"/>
  </w:style>
  <w:style w:type="paragraph" w:styleId="BodyTextIndent2">
    <w:name w:val="Body Text Indent 2"/>
    <w:basedOn w:val="Normal"/>
    <w:link w:val="BodyTextIndent2Char"/>
    <w:uiPriority w:val="99"/>
    <w:rsid w:val="006943D2"/>
    <w:pPr>
      <w:ind w:firstLine="513"/>
      <w:jc w:val="both"/>
    </w:pPr>
    <w:rPr>
      <w:sz w:val="28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943D2"/>
    <w:rPr>
      <w:sz w:val="24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F77FD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77BD4"/>
    <w:rPr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F77FDD"/>
    <w:pPr>
      <w:spacing w:after="120" w:line="259" w:lineRule="auto"/>
    </w:pPr>
    <w:rPr>
      <w:rFonts w:ascii="Calibri" w:hAnsi="Calibri"/>
      <w:sz w:val="22"/>
      <w:szCs w:val="22"/>
      <w:lang w:val="uk-UA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77FDD"/>
    <w:rPr>
      <w:rFonts w:ascii="Calibri" w:eastAsia="Times New Roman" w:hAnsi="Calibri"/>
      <w:sz w:val="22"/>
      <w:lang w:val="uk-UA" w:eastAsia="en-US"/>
    </w:rPr>
  </w:style>
  <w:style w:type="paragraph" w:styleId="Title">
    <w:name w:val="Title"/>
    <w:basedOn w:val="Normal"/>
    <w:link w:val="TitleChar"/>
    <w:uiPriority w:val="99"/>
    <w:qFormat/>
    <w:rsid w:val="00F77FDD"/>
    <w:pPr>
      <w:jc w:val="center"/>
    </w:pPr>
    <w:rPr>
      <w:rFonts w:ascii="Times New Roman CYR" w:hAnsi="Times New Roman CYR"/>
      <w:b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660AED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F77FD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60AED"/>
    <w:rPr>
      <w:sz w:val="16"/>
      <w:szCs w:val="16"/>
      <w:lang w:val="ru-RU" w:eastAsia="ru-RU"/>
    </w:rPr>
  </w:style>
  <w:style w:type="paragraph" w:customStyle="1" w:styleId="a">
    <w:name w:val="Знак Знак Знак Знак Знак Знак Знак Знак Знак Знак Знак Знак"/>
    <w:basedOn w:val="Normal"/>
    <w:uiPriority w:val="99"/>
    <w:rsid w:val="00974B8E"/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Основний текст з відступом1"/>
    <w:basedOn w:val="Normal"/>
    <w:uiPriority w:val="99"/>
    <w:rsid w:val="00FC25DC"/>
    <w:pPr>
      <w:spacing w:after="120"/>
      <w:ind w:left="283"/>
    </w:pPr>
    <w:rPr>
      <w:sz w:val="20"/>
      <w:szCs w:val="20"/>
      <w:lang w:val="uk-UA"/>
    </w:rPr>
  </w:style>
  <w:style w:type="paragraph" w:styleId="BalloonText">
    <w:name w:val="Balloon Text"/>
    <w:basedOn w:val="Normal"/>
    <w:link w:val="BalloonTextChar"/>
    <w:uiPriority w:val="99"/>
    <w:rsid w:val="0071010C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1010C"/>
    <w:rPr>
      <w:rFonts w:ascii="Segoe UI" w:hAnsi="Segoe UI"/>
      <w:sz w:val="18"/>
      <w:lang w:val="ru-RU" w:eastAsia="ru-RU"/>
    </w:rPr>
  </w:style>
  <w:style w:type="character" w:customStyle="1" w:styleId="2">
    <w:name w:val="Знак Знак2"/>
    <w:uiPriority w:val="99"/>
    <w:locked/>
    <w:rsid w:val="007318D5"/>
    <w:rPr>
      <w:sz w:val="24"/>
      <w:lang w:val="uk-UA" w:eastAsia="ru-RU"/>
    </w:rPr>
  </w:style>
  <w:style w:type="paragraph" w:styleId="Header">
    <w:name w:val="header"/>
    <w:basedOn w:val="Normal"/>
    <w:link w:val="HeaderChar"/>
    <w:uiPriority w:val="99"/>
    <w:rsid w:val="00AA5FD6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5FD6"/>
    <w:rPr>
      <w:rFonts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AA5FD6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A5FD6"/>
    <w:rPr>
      <w:rFonts w:cs="Times New Roman"/>
      <w:sz w:val="24"/>
      <w:szCs w:val="24"/>
      <w:lang w:val="ru-RU" w:eastAsia="ru-RU"/>
    </w:rPr>
  </w:style>
  <w:style w:type="paragraph" w:styleId="NoSpacing">
    <w:name w:val="No Spacing"/>
    <w:uiPriority w:val="99"/>
    <w:qFormat/>
    <w:rsid w:val="00876357"/>
    <w:rPr>
      <w:rFonts w:ascii="Calibri" w:hAnsi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9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401</Words>
  <Characters>2289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2017-02-10T07:37:00Z</dcterms:created>
  <dcterms:modified xsi:type="dcterms:W3CDTF">2022-02-21T13:24:00Z</dcterms:modified>
</cp:coreProperties>
</file>